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595"/>
        <w:gridCol w:w="354"/>
        <w:gridCol w:w="4622"/>
      </w:tblGrid>
      <w:tr w:rsidR="00BB1B20" w:rsidRPr="00F64D35">
        <w:tc>
          <w:tcPr>
            <w:tcW w:w="4595" w:type="dxa"/>
          </w:tcPr>
          <w:p w:rsidR="00BB1B20" w:rsidRPr="00F64D35" w:rsidRDefault="00BB1B20" w:rsidP="00F64D35">
            <w:pPr>
              <w:spacing w:after="0" w:line="240" w:lineRule="auto"/>
              <w:rPr>
                <w:rFonts w:ascii="Times New Roman" w:hAnsi="Times New Roman" w:cs="Times New Roman"/>
                <w:sz w:val="24"/>
                <w:szCs w:val="24"/>
              </w:rPr>
            </w:pPr>
          </w:p>
        </w:tc>
        <w:tc>
          <w:tcPr>
            <w:tcW w:w="354" w:type="dxa"/>
          </w:tcPr>
          <w:p w:rsidR="00BB1B20" w:rsidRPr="00F64D35" w:rsidRDefault="00BB1B20" w:rsidP="00F64D35">
            <w:pPr>
              <w:pStyle w:val="PlainText"/>
              <w:rPr>
                <w:rFonts w:ascii="Times New Roman" w:hAnsi="Times New Roman" w:cs="Times New Roman"/>
                <w:sz w:val="24"/>
                <w:szCs w:val="24"/>
                <w:lang w:val="ru-RU"/>
              </w:rPr>
            </w:pPr>
          </w:p>
        </w:tc>
        <w:tc>
          <w:tcPr>
            <w:tcW w:w="4622" w:type="dxa"/>
          </w:tcPr>
          <w:p w:rsidR="00BB1B20" w:rsidRPr="00F64D35" w:rsidRDefault="00BB1B20" w:rsidP="00F64D35">
            <w:pPr>
              <w:pStyle w:val="PlainText"/>
              <w:rPr>
                <w:rFonts w:ascii="Times New Roman" w:hAnsi="Times New Roman" w:cs="Times New Roman"/>
                <w:sz w:val="24"/>
                <w:szCs w:val="24"/>
                <w:lang w:val="ru-RU"/>
              </w:rPr>
            </w:pPr>
            <w:r w:rsidRPr="00F64D35">
              <w:rPr>
                <w:rFonts w:ascii="Times New Roman" w:hAnsi="Times New Roman" w:cs="Times New Roman"/>
                <w:sz w:val="24"/>
                <w:szCs w:val="24"/>
                <w:lang w:val="ru-RU"/>
              </w:rPr>
              <w:t>УТВЕРЖДЕН</w:t>
            </w:r>
          </w:p>
          <w:p w:rsidR="00BB1B20" w:rsidRPr="00F64D35" w:rsidRDefault="00BB1B20" w:rsidP="00F64D35">
            <w:pPr>
              <w:pStyle w:val="PlainText"/>
              <w:rPr>
                <w:rFonts w:ascii="Times New Roman" w:hAnsi="Times New Roman" w:cs="Times New Roman"/>
                <w:sz w:val="24"/>
                <w:szCs w:val="24"/>
                <w:lang w:val="ru-RU"/>
              </w:rPr>
            </w:pPr>
            <w:r w:rsidRPr="00F64D35">
              <w:rPr>
                <w:rFonts w:ascii="Times New Roman" w:hAnsi="Times New Roman" w:cs="Times New Roman"/>
                <w:sz w:val="24"/>
                <w:szCs w:val="24"/>
                <w:lang w:val="ru-RU"/>
              </w:rPr>
              <w:t>Постановлением Исполнительного комитета Высокогорского муниципального района Республики Татарстан</w:t>
            </w:r>
          </w:p>
          <w:p w:rsidR="00BB1B20" w:rsidRPr="00F64D35" w:rsidRDefault="00BB1B20" w:rsidP="00F64D35">
            <w:pPr>
              <w:pStyle w:val="PlainText"/>
              <w:rPr>
                <w:rFonts w:ascii="Times New Roman" w:hAnsi="Times New Roman" w:cs="Times New Roman"/>
                <w:sz w:val="24"/>
                <w:szCs w:val="24"/>
                <w:lang w:val="ru-RU"/>
              </w:rPr>
            </w:pPr>
            <w:r w:rsidRPr="00F64D35">
              <w:rPr>
                <w:rFonts w:ascii="Times New Roman" w:hAnsi="Times New Roman" w:cs="Times New Roman"/>
                <w:sz w:val="24"/>
                <w:szCs w:val="24"/>
                <w:lang w:val="ru-RU"/>
              </w:rPr>
              <w:t>от «___»___________2011 г. №_______</w:t>
            </w:r>
          </w:p>
          <w:p w:rsidR="00BB1B20" w:rsidRPr="00F64D35" w:rsidRDefault="00BB1B20" w:rsidP="00F64D35">
            <w:pPr>
              <w:pStyle w:val="PlainText"/>
              <w:rPr>
                <w:rFonts w:ascii="Times New Roman" w:hAnsi="Times New Roman" w:cs="Times New Roman"/>
                <w:sz w:val="24"/>
                <w:szCs w:val="24"/>
                <w:lang w:val="ru-RU"/>
              </w:rPr>
            </w:pPr>
          </w:p>
          <w:p w:rsidR="00BB1B20" w:rsidRPr="00F64D35" w:rsidRDefault="00BB1B20" w:rsidP="00F64D35">
            <w:pPr>
              <w:pStyle w:val="PlainText"/>
              <w:rPr>
                <w:rFonts w:ascii="Times New Roman" w:hAnsi="Times New Roman" w:cs="Times New Roman"/>
                <w:sz w:val="24"/>
                <w:szCs w:val="24"/>
                <w:lang w:val="ru-RU"/>
              </w:rPr>
            </w:pPr>
            <w:r w:rsidRPr="00F64D35">
              <w:rPr>
                <w:rFonts w:ascii="Times New Roman" w:hAnsi="Times New Roman" w:cs="Times New Roman"/>
                <w:sz w:val="24"/>
                <w:szCs w:val="24"/>
                <w:lang w:val="ru-RU"/>
              </w:rPr>
              <w:t>Руководитель:</w:t>
            </w:r>
          </w:p>
          <w:p w:rsidR="00BB1B20" w:rsidRPr="00F64D35" w:rsidRDefault="00BB1B20" w:rsidP="00F64D35">
            <w:pPr>
              <w:pStyle w:val="PlainText"/>
              <w:rPr>
                <w:rFonts w:ascii="Times New Roman" w:hAnsi="Times New Roman" w:cs="Times New Roman"/>
                <w:sz w:val="24"/>
                <w:szCs w:val="24"/>
                <w:lang w:val="ru-RU"/>
              </w:rPr>
            </w:pPr>
          </w:p>
          <w:p w:rsidR="00BB1B20" w:rsidRPr="00F64D35" w:rsidRDefault="00BB1B20" w:rsidP="00F64D35">
            <w:pPr>
              <w:pStyle w:val="PlainText"/>
              <w:rPr>
                <w:rFonts w:ascii="Times New Roman" w:hAnsi="Times New Roman" w:cs="Times New Roman"/>
                <w:sz w:val="24"/>
                <w:szCs w:val="24"/>
                <w:lang w:val="ru-RU"/>
              </w:rPr>
            </w:pPr>
            <w:r w:rsidRPr="00F64D35">
              <w:rPr>
                <w:rFonts w:ascii="Times New Roman" w:hAnsi="Times New Roman" w:cs="Times New Roman"/>
                <w:sz w:val="24"/>
                <w:szCs w:val="24"/>
                <w:lang w:val="ru-RU"/>
              </w:rPr>
              <w:t>_____________________ Р.А. Зайнуллин</w:t>
            </w:r>
          </w:p>
          <w:p w:rsidR="00BB1B20" w:rsidRPr="00F64D35" w:rsidRDefault="00BB1B20" w:rsidP="00F64D35">
            <w:pPr>
              <w:pStyle w:val="PlainText"/>
              <w:rPr>
                <w:rFonts w:ascii="Times New Roman" w:hAnsi="Times New Roman" w:cs="Times New Roman"/>
                <w:sz w:val="24"/>
                <w:szCs w:val="24"/>
                <w:lang w:val="ru-RU"/>
              </w:rPr>
            </w:pPr>
          </w:p>
          <w:p w:rsidR="00BB1B20" w:rsidRPr="00F64D35" w:rsidRDefault="00BB1B20" w:rsidP="00F64D35">
            <w:pPr>
              <w:spacing w:after="0" w:line="240" w:lineRule="auto"/>
              <w:rPr>
                <w:rFonts w:ascii="Times New Roman" w:hAnsi="Times New Roman" w:cs="Times New Roman"/>
                <w:sz w:val="24"/>
                <w:szCs w:val="24"/>
              </w:rPr>
            </w:pPr>
          </w:p>
        </w:tc>
      </w:tr>
    </w:tbl>
    <w:p w:rsidR="00BB1B20" w:rsidRPr="00F64D35" w:rsidRDefault="00BB1B20" w:rsidP="00F64D35">
      <w:pPr>
        <w:spacing w:after="0" w:line="240" w:lineRule="auto"/>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rPr>
          <w:rFonts w:ascii="Times New Roman" w:hAnsi="Times New Roman" w:cs="Times New Roman"/>
          <w:sz w:val="24"/>
          <w:szCs w:val="24"/>
        </w:rPr>
      </w:pPr>
    </w:p>
    <w:p w:rsidR="00BB1B20" w:rsidRPr="00F64D35" w:rsidRDefault="00BB1B20" w:rsidP="00F64D35">
      <w:pPr>
        <w:pStyle w:val="PlainText"/>
        <w:jc w:val="center"/>
        <w:outlineLvl w:val="0"/>
        <w:rPr>
          <w:rFonts w:ascii="Times New Roman" w:hAnsi="Times New Roman" w:cs="Times New Roman"/>
          <w:b/>
          <w:bCs/>
          <w:sz w:val="24"/>
          <w:szCs w:val="24"/>
        </w:rPr>
      </w:pPr>
      <w:r w:rsidRPr="00F64D35">
        <w:rPr>
          <w:rFonts w:ascii="Times New Roman" w:hAnsi="Times New Roman" w:cs="Times New Roman"/>
          <w:b/>
          <w:bCs/>
          <w:sz w:val="24"/>
          <w:szCs w:val="24"/>
        </w:rPr>
        <w:t xml:space="preserve">УСТАВ </w:t>
      </w:r>
    </w:p>
    <w:p w:rsidR="00BB1B20" w:rsidRPr="00F64D35" w:rsidRDefault="00BB1B20" w:rsidP="00F64D35">
      <w:pPr>
        <w:pStyle w:val="PlainText"/>
        <w:jc w:val="center"/>
        <w:rPr>
          <w:rFonts w:ascii="Times New Roman" w:hAnsi="Times New Roman" w:cs="Times New Roman"/>
          <w:b/>
          <w:bCs/>
          <w:sz w:val="24"/>
          <w:szCs w:val="24"/>
        </w:rPr>
      </w:pPr>
      <w:r w:rsidRPr="00F64D35">
        <w:rPr>
          <w:rFonts w:ascii="Times New Roman" w:hAnsi="Times New Roman" w:cs="Times New Roman"/>
          <w:b/>
          <w:bCs/>
          <w:sz w:val="24"/>
          <w:szCs w:val="24"/>
        </w:rPr>
        <w:t xml:space="preserve">МУНИЦИПАЛЬНОГО БЮДЖЕТНОГО </w:t>
      </w:r>
    </w:p>
    <w:p w:rsidR="00BB1B20" w:rsidRPr="00F64D35" w:rsidRDefault="00BB1B20" w:rsidP="00F64D35">
      <w:pPr>
        <w:pStyle w:val="PlainText"/>
        <w:jc w:val="center"/>
        <w:rPr>
          <w:rFonts w:ascii="Times New Roman" w:hAnsi="Times New Roman" w:cs="Times New Roman"/>
          <w:b/>
          <w:bCs/>
          <w:sz w:val="24"/>
          <w:szCs w:val="24"/>
        </w:rPr>
      </w:pPr>
      <w:r w:rsidRPr="00F64D35">
        <w:rPr>
          <w:rFonts w:ascii="Times New Roman" w:hAnsi="Times New Roman" w:cs="Times New Roman"/>
          <w:b/>
          <w:bCs/>
          <w:sz w:val="24"/>
          <w:szCs w:val="24"/>
        </w:rPr>
        <w:t>ОБЩЕОБРАЗОВАТЕЛЬНОГО УЧРЕЖДЕНИЯ</w:t>
      </w:r>
    </w:p>
    <w:p w:rsidR="00BB1B20" w:rsidRPr="00F64D35" w:rsidRDefault="00BB1B20" w:rsidP="00F64D35">
      <w:pPr>
        <w:pStyle w:val="PlainText"/>
        <w:jc w:val="center"/>
        <w:rPr>
          <w:rFonts w:ascii="Times New Roman" w:hAnsi="Times New Roman" w:cs="Times New Roman"/>
          <w:b/>
          <w:bCs/>
          <w:sz w:val="24"/>
          <w:szCs w:val="24"/>
        </w:rPr>
      </w:pPr>
      <w:r w:rsidRPr="00F64D35">
        <w:rPr>
          <w:rFonts w:ascii="Times New Roman" w:hAnsi="Times New Roman" w:cs="Times New Roman"/>
          <w:b/>
          <w:bCs/>
          <w:sz w:val="24"/>
          <w:szCs w:val="24"/>
        </w:rPr>
        <w:t>«ВЫСОКОГОРСКАЯ СРЕДНЯЯ ОБЩЕОБРАЗОВАТЕЛЬНАЯ ШКОЛА №3</w:t>
      </w:r>
    </w:p>
    <w:p w:rsidR="00BB1B20" w:rsidRPr="00F64D35" w:rsidRDefault="00BB1B20" w:rsidP="00F64D35">
      <w:pPr>
        <w:pStyle w:val="PlainText"/>
        <w:ind w:left="-284"/>
        <w:jc w:val="center"/>
        <w:rPr>
          <w:rFonts w:ascii="Times New Roman" w:hAnsi="Times New Roman" w:cs="Times New Roman"/>
          <w:b/>
          <w:bCs/>
          <w:sz w:val="24"/>
          <w:szCs w:val="24"/>
        </w:rPr>
      </w:pPr>
      <w:r w:rsidRPr="00F64D35">
        <w:rPr>
          <w:rFonts w:ascii="Times New Roman" w:hAnsi="Times New Roman" w:cs="Times New Roman"/>
          <w:b/>
          <w:bCs/>
          <w:sz w:val="24"/>
          <w:szCs w:val="24"/>
        </w:rPr>
        <w:t xml:space="preserve">ВЫСОКОГОРСКОГО МУНИЦИПАЛЬНОГО РАЙОНА </w:t>
      </w:r>
    </w:p>
    <w:p w:rsidR="00BB1B20" w:rsidRPr="00F64D35" w:rsidRDefault="00BB1B20" w:rsidP="00F64D35">
      <w:pPr>
        <w:pStyle w:val="PlainText"/>
        <w:ind w:left="-284"/>
        <w:jc w:val="center"/>
        <w:rPr>
          <w:rFonts w:ascii="Times New Roman" w:hAnsi="Times New Roman" w:cs="Times New Roman"/>
          <w:b/>
          <w:bCs/>
          <w:sz w:val="24"/>
          <w:szCs w:val="24"/>
        </w:rPr>
      </w:pPr>
      <w:r w:rsidRPr="00F64D35">
        <w:rPr>
          <w:rFonts w:ascii="Times New Roman" w:hAnsi="Times New Roman" w:cs="Times New Roman"/>
          <w:b/>
          <w:bCs/>
          <w:sz w:val="24"/>
          <w:szCs w:val="24"/>
        </w:rPr>
        <w:t>РЕСПУБЛИКИ ТАТАРСТАН»</w:t>
      </w: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rPr>
          <w:rFonts w:ascii="Times New Roman" w:hAnsi="Times New Roman" w:cs="Times New Roman"/>
          <w:sz w:val="24"/>
          <w:szCs w:val="24"/>
        </w:rPr>
      </w:pPr>
    </w:p>
    <w:p w:rsidR="00BB1B20" w:rsidRPr="00F64D35" w:rsidRDefault="00BB1B20" w:rsidP="00F64D35">
      <w:pPr>
        <w:pStyle w:val="PlainText"/>
        <w:rPr>
          <w:rFonts w:ascii="Times New Roman" w:hAnsi="Times New Roman" w:cs="Times New Roman"/>
          <w:sz w:val="24"/>
          <w:szCs w:val="24"/>
        </w:rPr>
      </w:pPr>
    </w:p>
    <w:tbl>
      <w:tblPr>
        <w:tblW w:w="0" w:type="auto"/>
        <w:tblInd w:w="-106" w:type="dxa"/>
        <w:tblLook w:val="01E0"/>
      </w:tblPr>
      <w:tblGrid>
        <w:gridCol w:w="4320"/>
      </w:tblGrid>
      <w:tr w:rsidR="00BB1B20" w:rsidRPr="00F64D35">
        <w:tc>
          <w:tcPr>
            <w:tcW w:w="4320" w:type="dxa"/>
          </w:tcPr>
          <w:p w:rsidR="00BB1B20" w:rsidRPr="00F64D35" w:rsidRDefault="00BB1B20" w:rsidP="00F64D35">
            <w:pPr>
              <w:pStyle w:val="PlainText"/>
              <w:jc w:val="both"/>
              <w:rPr>
                <w:rFonts w:ascii="Times New Roman" w:hAnsi="Times New Roman" w:cs="Times New Roman"/>
                <w:sz w:val="24"/>
                <w:szCs w:val="24"/>
                <w:lang w:val="ru-RU"/>
              </w:rPr>
            </w:pPr>
            <w:r w:rsidRPr="00F64D35">
              <w:rPr>
                <w:rFonts w:ascii="Times New Roman" w:hAnsi="Times New Roman" w:cs="Times New Roman"/>
                <w:sz w:val="24"/>
                <w:szCs w:val="24"/>
                <w:lang w:val="ru-RU"/>
              </w:rPr>
              <w:t>ПРИНЯТ</w:t>
            </w:r>
          </w:p>
          <w:p w:rsidR="00BB1B20" w:rsidRPr="00F64D35" w:rsidRDefault="00BB1B20" w:rsidP="00F64D35">
            <w:pPr>
              <w:pStyle w:val="PlainText"/>
              <w:rPr>
                <w:rFonts w:ascii="Times New Roman" w:hAnsi="Times New Roman" w:cs="Times New Roman"/>
                <w:sz w:val="24"/>
                <w:szCs w:val="24"/>
                <w:lang w:val="ru-RU"/>
              </w:rPr>
            </w:pPr>
            <w:r w:rsidRPr="00F64D35">
              <w:rPr>
                <w:rFonts w:ascii="Times New Roman" w:hAnsi="Times New Roman" w:cs="Times New Roman"/>
                <w:sz w:val="24"/>
                <w:szCs w:val="24"/>
                <w:lang w:val="ru-RU"/>
              </w:rPr>
              <w:t>Общим собранием коллектива муниципального бюджетного общеобразовательного учреждения «Высокогорская  средняя общеобразовательная школа №3 Высокогорского  муниципального района Республики Татарстан»</w:t>
            </w:r>
          </w:p>
          <w:p w:rsidR="00BB1B20" w:rsidRPr="00F64D35" w:rsidRDefault="00BB1B20" w:rsidP="00F64D35">
            <w:pPr>
              <w:pStyle w:val="PlainText"/>
              <w:jc w:val="both"/>
              <w:rPr>
                <w:rFonts w:ascii="Times New Roman" w:hAnsi="Times New Roman" w:cs="Times New Roman"/>
                <w:sz w:val="24"/>
                <w:szCs w:val="24"/>
                <w:lang w:val="ru-RU"/>
              </w:rPr>
            </w:pPr>
            <w:r w:rsidRPr="00F64D35">
              <w:rPr>
                <w:rFonts w:ascii="Times New Roman" w:hAnsi="Times New Roman" w:cs="Times New Roman"/>
                <w:sz w:val="24"/>
                <w:szCs w:val="24"/>
                <w:lang w:val="ru-RU"/>
              </w:rPr>
              <w:t xml:space="preserve">Протокол </w:t>
            </w:r>
          </w:p>
          <w:p w:rsidR="00BB1B20" w:rsidRPr="00F64D35" w:rsidRDefault="00BB1B20" w:rsidP="00F64D35">
            <w:pPr>
              <w:pStyle w:val="PlainText"/>
              <w:jc w:val="both"/>
              <w:rPr>
                <w:rFonts w:ascii="Times New Roman" w:hAnsi="Times New Roman" w:cs="Times New Roman"/>
                <w:sz w:val="24"/>
                <w:szCs w:val="24"/>
                <w:lang w:val="ru-RU"/>
              </w:rPr>
            </w:pPr>
            <w:r w:rsidRPr="00F64D35">
              <w:rPr>
                <w:rFonts w:ascii="Times New Roman" w:hAnsi="Times New Roman" w:cs="Times New Roman"/>
                <w:sz w:val="24"/>
                <w:szCs w:val="24"/>
                <w:lang w:val="ru-RU"/>
              </w:rPr>
              <w:t>от «__»____________2011 г. №______</w:t>
            </w:r>
          </w:p>
          <w:p w:rsidR="00BB1B20" w:rsidRPr="00F64D35" w:rsidRDefault="00BB1B20" w:rsidP="00F64D35">
            <w:pPr>
              <w:pStyle w:val="PlainText"/>
              <w:jc w:val="both"/>
              <w:rPr>
                <w:rFonts w:ascii="Times New Roman" w:hAnsi="Times New Roman" w:cs="Times New Roman"/>
                <w:sz w:val="24"/>
                <w:szCs w:val="24"/>
                <w:lang w:val="ru-RU"/>
              </w:rPr>
            </w:pPr>
          </w:p>
          <w:p w:rsidR="00BB1B20" w:rsidRPr="00F64D35" w:rsidRDefault="00BB1B20" w:rsidP="00F64D35">
            <w:pPr>
              <w:pStyle w:val="PlainText"/>
              <w:jc w:val="both"/>
              <w:rPr>
                <w:rFonts w:ascii="Times New Roman" w:hAnsi="Times New Roman" w:cs="Times New Roman"/>
                <w:sz w:val="24"/>
                <w:szCs w:val="24"/>
                <w:lang w:val="ru-RU"/>
              </w:rPr>
            </w:pPr>
            <w:r w:rsidRPr="00F64D35">
              <w:rPr>
                <w:rFonts w:ascii="Times New Roman" w:hAnsi="Times New Roman" w:cs="Times New Roman"/>
                <w:sz w:val="24"/>
                <w:szCs w:val="24"/>
                <w:lang w:val="ru-RU"/>
              </w:rPr>
              <w:t>Председатель:</w:t>
            </w:r>
          </w:p>
          <w:p w:rsidR="00BB1B20" w:rsidRPr="00F64D35" w:rsidRDefault="00BB1B20" w:rsidP="00F64D35">
            <w:pPr>
              <w:pStyle w:val="PlainText"/>
              <w:jc w:val="both"/>
              <w:rPr>
                <w:rFonts w:ascii="Times New Roman" w:hAnsi="Times New Roman" w:cs="Times New Roman"/>
                <w:sz w:val="24"/>
                <w:szCs w:val="24"/>
                <w:lang w:val="ru-RU"/>
              </w:rPr>
            </w:pPr>
            <w:r w:rsidRPr="00F64D35">
              <w:rPr>
                <w:rFonts w:ascii="Times New Roman" w:hAnsi="Times New Roman" w:cs="Times New Roman"/>
                <w:sz w:val="24"/>
                <w:szCs w:val="24"/>
                <w:lang w:val="ru-RU"/>
              </w:rPr>
              <w:t>_______________ _________________</w:t>
            </w:r>
          </w:p>
          <w:p w:rsidR="00BB1B20" w:rsidRPr="00F64D35" w:rsidRDefault="00BB1B20" w:rsidP="00F64D35">
            <w:pPr>
              <w:pStyle w:val="PlainText"/>
              <w:jc w:val="both"/>
              <w:rPr>
                <w:rFonts w:ascii="Times New Roman" w:hAnsi="Times New Roman" w:cs="Times New Roman"/>
                <w:sz w:val="24"/>
                <w:szCs w:val="24"/>
                <w:lang w:val="ru-RU"/>
              </w:rPr>
            </w:pPr>
            <w:r w:rsidRPr="00F64D35">
              <w:rPr>
                <w:rFonts w:ascii="Times New Roman" w:hAnsi="Times New Roman" w:cs="Times New Roman"/>
                <w:color w:val="000080"/>
                <w:sz w:val="24"/>
                <w:szCs w:val="24"/>
                <w:lang w:val="ru-RU"/>
              </w:rPr>
              <w:t xml:space="preserve">                                       </w:t>
            </w:r>
            <w:r w:rsidRPr="00F64D35">
              <w:rPr>
                <w:rFonts w:ascii="Times New Roman" w:hAnsi="Times New Roman" w:cs="Times New Roman"/>
                <w:sz w:val="24"/>
                <w:szCs w:val="24"/>
                <w:lang w:val="ru-RU"/>
              </w:rPr>
              <w:t>(Ф.И.О.)</w:t>
            </w:r>
          </w:p>
          <w:p w:rsidR="00BB1B20" w:rsidRPr="00F64D35" w:rsidRDefault="00BB1B20" w:rsidP="00F64D35">
            <w:pPr>
              <w:pStyle w:val="PlainText"/>
              <w:jc w:val="center"/>
              <w:rPr>
                <w:rFonts w:ascii="Times New Roman" w:hAnsi="Times New Roman" w:cs="Times New Roman"/>
                <w:sz w:val="24"/>
                <w:szCs w:val="24"/>
                <w:lang w:val="ru-RU"/>
              </w:rPr>
            </w:pPr>
          </w:p>
        </w:tc>
      </w:tr>
    </w:tbl>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PlainText"/>
        <w:jc w:val="center"/>
        <w:rPr>
          <w:rFonts w:ascii="Times New Roman" w:hAnsi="Times New Roman" w:cs="Times New Roman"/>
          <w:sz w:val="24"/>
          <w:szCs w:val="24"/>
        </w:rPr>
      </w:pPr>
      <w:r w:rsidRPr="00F64D35">
        <w:rPr>
          <w:rFonts w:ascii="Times New Roman" w:hAnsi="Times New Roman" w:cs="Times New Roman"/>
          <w:sz w:val="24"/>
          <w:szCs w:val="24"/>
        </w:rPr>
        <w:t>Село Высокая Гора</w:t>
      </w:r>
    </w:p>
    <w:p w:rsidR="00BB1B20" w:rsidRPr="00F64D35" w:rsidRDefault="00BB1B20" w:rsidP="00F64D35">
      <w:pPr>
        <w:pStyle w:val="PlainText"/>
        <w:jc w:val="center"/>
        <w:rPr>
          <w:rFonts w:ascii="Times New Roman" w:hAnsi="Times New Roman" w:cs="Times New Roman"/>
          <w:sz w:val="24"/>
          <w:szCs w:val="24"/>
        </w:rPr>
      </w:pPr>
      <w:r w:rsidRPr="00F64D35">
        <w:rPr>
          <w:rFonts w:ascii="Times New Roman" w:hAnsi="Times New Roman" w:cs="Times New Roman"/>
          <w:sz w:val="24"/>
          <w:szCs w:val="24"/>
        </w:rPr>
        <w:t>2011 г.</w:t>
      </w:r>
    </w:p>
    <w:p w:rsidR="00BB1B20" w:rsidRPr="00F64D35" w:rsidRDefault="00BB1B20" w:rsidP="00F64D35">
      <w:pPr>
        <w:pStyle w:val="PlainText"/>
        <w:jc w:val="center"/>
        <w:rPr>
          <w:rFonts w:ascii="Times New Roman" w:hAnsi="Times New Roman" w:cs="Times New Roman"/>
          <w:sz w:val="24"/>
          <w:szCs w:val="24"/>
        </w:rPr>
      </w:pPr>
    </w:p>
    <w:p w:rsidR="00BB1B20" w:rsidRPr="00F64D35" w:rsidRDefault="00BB1B20" w:rsidP="00F64D35">
      <w:pPr>
        <w:pStyle w:val="ConsPlusTitle"/>
        <w:widowControl/>
        <w:jc w:val="center"/>
      </w:pPr>
      <w:r w:rsidRPr="00F64D35">
        <w:t>1. ОБЩИЕ ПОЛОЖЕНИЯ</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1.1. Настоящий Устав определяет правовое положение муниципального бюджетного общеобразовательного  учреждения «Высокогорская средняя общеобразовательная школа №3 Высокогорского муниципального района Республики Татарстан», цели и предмет его деятельности, цели образовательного процесса, типы и виды реализуемых образовательных программ, основные характеристики организации образовательного процесса, порядок управления, структуру финансовой и хозяйственной деятельности, а также порядок формирования и использования его имущества.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  Муниципальное бюджетное общеобразовательное  учреждение «Высокогорская средняя общеобразовательная школа №3 Высокогорского муниципального района Республики Татарстан» в своей деятельности руководствуется Конституцией Российской Федерации, Законом Российской Федерации «Об образовании», иными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Типовым положением об общеобразовательном учреждении, нормативными правовыми актами федеральных органов исполнительной власти, Конституцией Республики Татарстан, Законом Республики Татарстан «Об образовании», иными законами Республики Татарстан, указами и распоряжениями Президента Республики Татарстан, постановлениями и распоряжениями Правительства Республики Татарстан, органов государственной власти Республики Татарстан, муниципальными правовыми актами Высокогорского муниципального района Республики Татарстан, настоящим Уставом.</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1.3. Учредителем муниципального бюджетного общеобразовательного  учреждения «Высокогорская средняя общеобразовательная школа №3 Высокогорского муниципального района Республики Татарстан» является исполнительный комитет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1.4. Функции и полномочия учредителя муниципального бюджетного общеобразовательного  учреждения «Высокогорская средняя общеобразовательная школа №3 Высокогорского муниципального района Республики Татарстан» от имени муниципального образования Высокогорского муниципального района Республики Татарстан осуществляет Исполнительный комитет Высокогорского муниципального района Республики Татарстан (далее – Учредитель).</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1.5. Функции и полномочия собственника имущества муниципального бюджетного общеобразовательного  учреждения «Высокогорская средняя общеобразовательная школа №3 Высокогорского муниципального района Республики Татарстан» от имени муниципального образования Высокогорского муниципального района Республики Татарстан осуществляет Палата имущественных и земельных отношений Высокогорского муниципального района Республики Татарстан (далее – Собственник).</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1.6. Полное официальное наименование учреждения: муниципальное бюджетное общеобразовательное учреждение «Высокогорская средняя общеобразовательная школа №3 Высокогорского муниципального района Республики Татарстан».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Полное официальное наименование учреждения на татарском языке:</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lang w:val="tt-RU"/>
        </w:rPr>
      </w:pPr>
      <w:r w:rsidRPr="00F64D35">
        <w:rPr>
          <w:rFonts w:ascii="Times New Roman" w:hAnsi="Times New Roman" w:cs="Times New Roman"/>
          <w:sz w:val="24"/>
          <w:szCs w:val="24"/>
        </w:rPr>
        <w:t xml:space="preserve">«Татарстан Республикасы Биектау муниципаль районының  </w:t>
      </w:r>
      <w:r w:rsidRPr="00F64D35">
        <w:rPr>
          <w:rFonts w:ascii="Times New Roman" w:hAnsi="Times New Roman" w:cs="Times New Roman"/>
          <w:sz w:val="24"/>
          <w:szCs w:val="24"/>
          <w:lang w:val="tt-RU"/>
        </w:rPr>
        <w:t>Биектау 3нче</w:t>
      </w:r>
      <w:r w:rsidRPr="00F64D35">
        <w:rPr>
          <w:rFonts w:ascii="Times New Roman" w:hAnsi="Times New Roman" w:cs="Times New Roman"/>
          <w:sz w:val="24"/>
          <w:szCs w:val="24"/>
        </w:rPr>
        <w:t xml:space="preserve"> </w:t>
      </w:r>
      <w:r w:rsidRPr="00F64D35">
        <w:rPr>
          <w:rFonts w:ascii="Times New Roman" w:hAnsi="Times New Roman" w:cs="Times New Roman"/>
          <w:sz w:val="24"/>
          <w:szCs w:val="24"/>
          <w:lang w:val="tt-RU"/>
        </w:rPr>
        <w:t xml:space="preserve">урта </w:t>
      </w:r>
      <w:r w:rsidRPr="00F64D35">
        <w:rPr>
          <w:rFonts w:ascii="Times New Roman" w:hAnsi="Times New Roman" w:cs="Times New Roman"/>
          <w:sz w:val="24"/>
          <w:szCs w:val="24"/>
        </w:rPr>
        <w:t>гомуми  беле</w:t>
      </w:r>
      <w:r w:rsidRPr="00F64D35">
        <w:rPr>
          <w:rFonts w:ascii="Times New Roman" w:hAnsi="Times New Roman" w:cs="Times New Roman"/>
          <w:sz w:val="24"/>
          <w:szCs w:val="24"/>
          <w:lang w:val="tt-RU"/>
        </w:rPr>
        <w:t xml:space="preserve">м </w:t>
      </w:r>
      <w:r w:rsidRPr="00F64D35">
        <w:rPr>
          <w:rFonts w:ascii="Times New Roman" w:hAnsi="Times New Roman" w:cs="Times New Roman"/>
          <w:sz w:val="24"/>
          <w:szCs w:val="24"/>
        </w:rPr>
        <w:t xml:space="preserve"> мәктә</w:t>
      </w:r>
      <w:r w:rsidRPr="00F64D35">
        <w:rPr>
          <w:rFonts w:ascii="Times New Roman" w:hAnsi="Times New Roman" w:cs="Times New Roman"/>
          <w:sz w:val="24"/>
          <w:szCs w:val="24"/>
          <w:lang w:val="tt-RU"/>
        </w:rPr>
        <w:t>бе</w:t>
      </w:r>
      <w:r w:rsidRPr="00F64D35">
        <w:rPr>
          <w:rFonts w:ascii="Times New Roman" w:hAnsi="Times New Roman" w:cs="Times New Roman"/>
          <w:sz w:val="24"/>
          <w:szCs w:val="24"/>
        </w:rPr>
        <w:t>»</w:t>
      </w:r>
      <w:r w:rsidRPr="00F64D35">
        <w:rPr>
          <w:rFonts w:ascii="Times New Roman" w:hAnsi="Times New Roman" w:cs="Times New Roman"/>
          <w:sz w:val="24"/>
          <w:szCs w:val="24"/>
          <w:lang w:val="tt-RU"/>
        </w:rPr>
        <w:t xml:space="preserve"> гомуми белем муниципаль бюджет учреждениесе. </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 xml:space="preserve">1.7. Сокращенное официальное наименование учреждения: </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lang w:val="tt-RU"/>
        </w:rPr>
      </w:pPr>
      <w:r w:rsidRPr="00F64D35">
        <w:rPr>
          <w:rFonts w:ascii="Times New Roman" w:hAnsi="Times New Roman" w:cs="Times New Roman"/>
          <w:sz w:val="24"/>
          <w:szCs w:val="24"/>
        </w:rPr>
        <w:t>МБОУ «Высокогорская СОШ №3»</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Сокращенное официальное наименование МБОУ «Высокогорская СОШ №3» на татарском языке: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ГБМБУ «</w:t>
      </w:r>
      <w:r w:rsidRPr="00F64D35">
        <w:rPr>
          <w:rFonts w:ascii="Times New Roman" w:hAnsi="Times New Roman" w:cs="Times New Roman"/>
          <w:sz w:val="24"/>
          <w:szCs w:val="24"/>
          <w:lang w:val="tt-RU"/>
        </w:rPr>
        <w:t>Биектау 3нче</w:t>
      </w:r>
      <w:r w:rsidRPr="00F64D35">
        <w:rPr>
          <w:rFonts w:ascii="Times New Roman" w:hAnsi="Times New Roman" w:cs="Times New Roman"/>
          <w:sz w:val="24"/>
          <w:szCs w:val="24"/>
        </w:rPr>
        <w:t xml:space="preserve"> УГБМ»</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1.8. МБОУ «Высокогорская СОШ №3» является юридическим лицом и от своего имени может приобретать и осуществлять имущественные и личные неимущественные права, нести обязанности, быть истцом и ответчиком в суде.</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1.9. Организационно-правовая форма МБОУ «Высокогорская СОШ №3» – муниципальное учреждение.</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Тип  – бюджетное общеобразовательное учреждение.</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lang w:val="tt-RU"/>
        </w:rPr>
      </w:pPr>
      <w:r w:rsidRPr="00F64D35">
        <w:rPr>
          <w:rFonts w:ascii="Times New Roman" w:hAnsi="Times New Roman" w:cs="Times New Roman"/>
          <w:sz w:val="24"/>
          <w:szCs w:val="24"/>
        </w:rPr>
        <w:t>Вид  – средняя общеобразовательная школа.</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1.10. Место нахождения МБОУ «Высокогорская СОШ №3»  (юридический, фактический и почтовый адрес):</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422701, Республика Татарстан, Высокогорский район, село Высокая Гора, улица Татарстан, дом 25.</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kern w:val="24"/>
          <w:sz w:val="24"/>
          <w:szCs w:val="24"/>
        </w:rPr>
      </w:pPr>
      <w:r w:rsidRPr="00F64D35">
        <w:rPr>
          <w:rFonts w:ascii="Times New Roman" w:hAnsi="Times New Roman" w:cs="Times New Roman"/>
          <w:sz w:val="24"/>
          <w:szCs w:val="24"/>
        </w:rPr>
        <w:t xml:space="preserve">1.11. МБОУ «Высокогорская СОШ №3» </w:t>
      </w:r>
      <w:r w:rsidRPr="00F64D35">
        <w:rPr>
          <w:rFonts w:ascii="Times New Roman" w:hAnsi="Times New Roman" w:cs="Times New Roman"/>
          <w:kern w:val="24"/>
          <w:sz w:val="24"/>
          <w:szCs w:val="24"/>
        </w:rPr>
        <w:t>имеет филиал, действующий на основании положения о филиале</w:t>
      </w:r>
      <w:r w:rsidRPr="00F64D35">
        <w:rPr>
          <w:kern w:val="24"/>
          <w:sz w:val="24"/>
          <w:szCs w:val="24"/>
        </w:rPr>
        <w:t>.</w:t>
      </w:r>
      <w:r w:rsidRPr="00F64D35">
        <w:rPr>
          <w:rFonts w:ascii="Times New Roman" w:hAnsi="Times New Roman" w:cs="Times New Roman"/>
          <w:kern w:val="24"/>
          <w:sz w:val="24"/>
          <w:szCs w:val="24"/>
        </w:rPr>
        <w:t xml:space="preserve"> </w:t>
      </w:r>
    </w:p>
    <w:p w:rsidR="00BB1B20" w:rsidRPr="00F64D35" w:rsidRDefault="00BB1B20" w:rsidP="00F64D35">
      <w:pPr>
        <w:pStyle w:val="NoSpacing"/>
        <w:ind w:firstLine="709"/>
        <w:jc w:val="both"/>
        <w:rPr>
          <w:kern w:val="24"/>
        </w:rPr>
      </w:pPr>
      <w:r w:rsidRPr="00F64D35">
        <w:rPr>
          <w:kern w:val="24"/>
        </w:rPr>
        <w:t>1.12. Полное наименование филиала: Филиал м</w:t>
      </w:r>
      <w:r w:rsidRPr="00F64D35">
        <w:t>униципального бюджетного общеобразовательного учреждения</w:t>
      </w:r>
      <w:r w:rsidRPr="00F64D35">
        <w:rPr>
          <w:kern w:val="24"/>
        </w:rPr>
        <w:t xml:space="preserve"> </w:t>
      </w:r>
      <w:r w:rsidRPr="00F64D35">
        <w:t xml:space="preserve">«Высокогорская средняя общеобразовательная школа №3 Высокогорского муниципального района Республики Татарстан» </w:t>
      </w:r>
      <w:r w:rsidRPr="00F64D35">
        <w:rPr>
          <w:kern w:val="24"/>
        </w:rPr>
        <w:t>- «Пановская основная общеобразовательная школа Высокогорского муниципального района РТ».</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kern w:val="24"/>
          <w:sz w:val="24"/>
          <w:szCs w:val="24"/>
        </w:rPr>
        <w:t xml:space="preserve">1.13. </w:t>
      </w:r>
      <w:r w:rsidRPr="00F64D35">
        <w:rPr>
          <w:rFonts w:ascii="Times New Roman" w:hAnsi="Times New Roman" w:cs="Times New Roman"/>
          <w:sz w:val="24"/>
          <w:szCs w:val="24"/>
        </w:rPr>
        <w:t xml:space="preserve">Сокращенное официальное наименование филиала: </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lang w:val="tt-RU"/>
        </w:rPr>
      </w:pPr>
      <w:r w:rsidRPr="00F64D35">
        <w:rPr>
          <w:rFonts w:ascii="Times New Roman" w:hAnsi="Times New Roman" w:cs="Times New Roman"/>
          <w:sz w:val="24"/>
          <w:szCs w:val="24"/>
        </w:rPr>
        <w:t>Филиал - «Пановская ООШ».</w:t>
      </w:r>
    </w:p>
    <w:p w:rsidR="00BB1B20" w:rsidRPr="00F64D35" w:rsidRDefault="00BB1B20" w:rsidP="00F64D35">
      <w:pPr>
        <w:shd w:val="clear" w:color="auto" w:fill="FFFFFF"/>
        <w:spacing w:after="0" w:line="240" w:lineRule="auto"/>
        <w:jc w:val="both"/>
        <w:rPr>
          <w:rFonts w:ascii="Times New Roman" w:hAnsi="Times New Roman" w:cs="Times New Roman"/>
          <w:sz w:val="24"/>
          <w:szCs w:val="24"/>
        </w:rPr>
      </w:pPr>
      <w:r w:rsidRPr="00F64D35">
        <w:rPr>
          <w:rFonts w:ascii="Times New Roman" w:hAnsi="Times New Roman" w:cs="Times New Roman"/>
          <w:kern w:val="24"/>
          <w:sz w:val="24"/>
          <w:szCs w:val="24"/>
        </w:rPr>
        <w:t xml:space="preserve">            1.14. Юридический адрес филиала: </w:t>
      </w:r>
      <w:r w:rsidRPr="00F64D35">
        <w:rPr>
          <w:rFonts w:ascii="Times New Roman" w:hAnsi="Times New Roman" w:cs="Times New Roman"/>
          <w:sz w:val="24"/>
          <w:szCs w:val="24"/>
        </w:rPr>
        <w:t>422701, Республика Татарстан, Высокогорский район село Высокая Гора, улица Татарстан, дом 25.</w:t>
      </w:r>
    </w:p>
    <w:p w:rsidR="00BB1B20" w:rsidRPr="00F64D35" w:rsidRDefault="00BB1B20" w:rsidP="00F64D35">
      <w:pPr>
        <w:pStyle w:val="NoSpacing"/>
        <w:ind w:firstLine="709"/>
        <w:jc w:val="both"/>
        <w:rPr>
          <w:kern w:val="24"/>
        </w:rPr>
      </w:pPr>
      <w:r w:rsidRPr="00F64D35">
        <w:rPr>
          <w:kern w:val="24"/>
        </w:rPr>
        <w:t>1.15. Фактический адрес филиала: 422713</w:t>
      </w:r>
      <w:r w:rsidRPr="00F64D35">
        <w:t>, Республика Татарстан, Высокогорский район село Пановка, ул. Крупской, д.34</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lang w:val="tt-RU"/>
        </w:rPr>
      </w:pPr>
      <w:r w:rsidRPr="00F64D35">
        <w:rPr>
          <w:rFonts w:ascii="Times New Roman" w:hAnsi="Times New Roman" w:cs="Times New Roman"/>
          <w:sz w:val="24"/>
          <w:szCs w:val="24"/>
        </w:rPr>
        <w:t>1.16.  МБОУ «Высокогорская СОШ №3»</w:t>
      </w:r>
      <w:r w:rsidRPr="00F64D35">
        <w:rPr>
          <w:rFonts w:ascii="Times New Roman" w:hAnsi="Times New Roman" w:cs="Times New Roman"/>
          <w:sz w:val="24"/>
          <w:szCs w:val="24"/>
          <w:lang w:val="tt-RU"/>
        </w:rPr>
        <w:t xml:space="preserve"> </w:t>
      </w:r>
      <w:r w:rsidRPr="00F64D35">
        <w:rPr>
          <w:rFonts w:ascii="Times New Roman" w:hAnsi="Times New Roman" w:cs="Times New Roman"/>
          <w:sz w:val="24"/>
          <w:szCs w:val="24"/>
        </w:rPr>
        <w:t>является некоммерческой организацией, созданной исполнительным комитетом Высокогорского муниципального района Республики Татарстан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 в части организации предоставления общего образования.</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lang w:val="tt-RU"/>
        </w:rPr>
      </w:pPr>
      <w:r w:rsidRPr="00F64D35">
        <w:rPr>
          <w:rFonts w:ascii="Times New Roman" w:hAnsi="Times New Roman" w:cs="Times New Roman"/>
          <w:sz w:val="24"/>
          <w:szCs w:val="24"/>
        </w:rPr>
        <w:t>1.17. МБОУ «Высокогорская СОШ №3» в обязательном порядке получает от Учредителя задание на оказание услуг (выполнение работ). Школа не вправе отказаться от выполнения задания.</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lang w:val="tt-RU"/>
        </w:rPr>
      </w:pPr>
      <w:r w:rsidRPr="00F64D35">
        <w:rPr>
          <w:rFonts w:ascii="Times New Roman" w:hAnsi="Times New Roman" w:cs="Times New Roman"/>
          <w:sz w:val="24"/>
          <w:szCs w:val="24"/>
        </w:rPr>
        <w:t>Финансирование МБОУ «Высокогорская СОШ №3» осуществляется путем предоставления ему субсидий на выполнение муниципального задания.</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lang w:val="tt-RU"/>
        </w:rPr>
      </w:pPr>
      <w:r w:rsidRPr="00F64D35">
        <w:rPr>
          <w:rFonts w:ascii="Times New Roman" w:hAnsi="Times New Roman" w:cs="Times New Roman"/>
          <w:sz w:val="24"/>
          <w:szCs w:val="24"/>
        </w:rPr>
        <w:t>1.18. МБОУ «Высокогорская СОШ №3»</w:t>
      </w:r>
      <w:r w:rsidRPr="00F64D35">
        <w:rPr>
          <w:rFonts w:ascii="Times New Roman" w:hAnsi="Times New Roman" w:cs="Times New Roman"/>
          <w:sz w:val="24"/>
          <w:szCs w:val="24"/>
          <w:lang w:val="tt-RU"/>
        </w:rPr>
        <w:t xml:space="preserve"> </w:t>
      </w:r>
      <w:r w:rsidRPr="00F64D35">
        <w:rPr>
          <w:rFonts w:ascii="Times New Roman" w:hAnsi="Times New Roman" w:cs="Times New Roman"/>
          <w:sz w:val="24"/>
          <w:szCs w:val="24"/>
        </w:rPr>
        <w:t>самостоятельно осуществляет финансово-хозяйственную деятельность, может иметь самостоятельный баланс и расчетный счет, открытый в установленном законодательством Российской Федерации порядке, печать установленного образца, штамп и бланки со своим наименованием.</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1.19. МБОУ «Высокогорская СОШ №3» отвечает по своим обязательствам всем находящимся у него на праве оперативного управления имуществом, как закрепленным за МБОУ «Высокогорская СОШ №3»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МБОУ «Высокогорская СОШ №3» Собственником этого имущества или приобретенного МБОУ «Высокогорская СОШ №3» за счет выделенных Собственником имущества МБОУ «Высокогорская СОШ №3» средств, а также недвижимого имущества.</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1.20. Собственник имущества МБОУ «Высокогорская СОШ №3» не несет ответственность по обязательствам МБОУ «Высокогорская СОШ №3». МБОУ «Высокогорская СОШ №3» не отвечает по обязательствам Собственника имущества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1.21. МБОУ «Высокогорская СОШ №3» реализует общеобразовательные программы начального общего, основного общего и среднего (полного)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1.22. Деятельность МБОУ «Высокогорская СОШ №3» основывается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1.23. В МБОУ «Высокогорская СОШ №3»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1.24. По инициативе обучающихся в МБОУ «Высокогорская СОШ №3» могут создаваться детские общественные объединения.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1.25. МБОУ «Высокогорская СОШ №3» в соответствии с законодательством Российской Федерации вправе участвовать в создании образовательных объединений в форме ассоциаций или союзов. Указанные образовательные объединения создаются в целях развития и совершенствования образования и действуют в соответствии со своими уставами.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1.26. МБОУ «Высокогорская СОШ №3» самостоятельно в осуществлении образовательного процесса, подборе и расстановке кадров, научной, финансовой, хозяйственной и иной деятельности в пределах, установленных законодательством Российской Федерации, Типовым положением об общеобразовательном учреждении и настоящим Уставом.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1.27. МБОУ «Высокогорская СОШ №3» несет в установленном законодательством Российской Федерации порядке ответственность за:</w:t>
      </w:r>
    </w:p>
    <w:p w:rsidR="00BB1B20" w:rsidRPr="00F64D35" w:rsidRDefault="00BB1B20" w:rsidP="00F64D35">
      <w:pPr>
        <w:pStyle w:val="u"/>
        <w:spacing w:before="0" w:beforeAutospacing="0" w:after="0" w:afterAutospacing="0"/>
        <w:ind w:left="707" w:firstLine="2"/>
        <w:jc w:val="both"/>
      </w:pPr>
      <w:r w:rsidRPr="00F64D35">
        <w:t xml:space="preserve">а) невыполнение функций, отнесенных к его компетенции; </w:t>
      </w:r>
    </w:p>
    <w:p w:rsidR="00BB1B20" w:rsidRPr="00F64D35" w:rsidRDefault="00BB1B20" w:rsidP="00F64D35">
      <w:pPr>
        <w:pStyle w:val="u"/>
        <w:spacing w:before="0" w:beforeAutospacing="0" w:after="0" w:afterAutospacing="0"/>
        <w:ind w:firstLine="709"/>
        <w:jc w:val="both"/>
      </w:pPr>
      <w:r w:rsidRPr="00F64D35">
        <w:t xml:space="preserve">б) реализацию не в полном объеме образовательных программ в соответствии с учебным планом и графиком учебного процесса; </w:t>
      </w:r>
    </w:p>
    <w:p w:rsidR="00BB1B20" w:rsidRPr="00F64D35" w:rsidRDefault="00BB1B20" w:rsidP="00F64D35">
      <w:pPr>
        <w:pStyle w:val="u"/>
        <w:spacing w:before="0" w:beforeAutospacing="0" w:after="0" w:afterAutospacing="0"/>
        <w:ind w:firstLine="709"/>
        <w:jc w:val="both"/>
      </w:pPr>
      <w:r w:rsidRPr="00F64D35">
        <w:t xml:space="preserve">в) жизнь и здоровье обучающихся, детей и работников МБОУ «Высокогорская СОШ №3» во время образовательного процесса; </w:t>
      </w:r>
    </w:p>
    <w:p w:rsidR="00BB1B20" w:rsidRPr="00F64D35" w:rsidRDefault="00BB1B20" w:rsidP="00F64D35">
      <w:pPr>
        <w:pStyle w:val="u"/>
        <w:spacing w:before="0" w:beforeAutospacing="0" w:after="0" w:afterAutospacing="0"/>
        <w:ind w:firstLine="709"/>
        <w:jc w:val="both"/>
      </w:pPr>
      <w:r w:rsidRPr="00F64D35">
        <w:t xml:space="preserve">г) качество образования своих выпускников; </w:t>
      </w:r>
    </w:p>
    <w:p w:rsidR="00BB1B20" w:rsidRPr="00F64D35" w:rsidRDefault="00BB1B20" w:rsidP="00F64D35">
      <w:pPr>
        <w:pStyle w:val="u"/>
        <w:spacing w:before="0" w:beforeAutospacing="0" w:after="0" w:afterAutospacing="0"/>
        <w:ind w:firstLine="709"/>
        <w:jc w:val="both"/>
      </w:pPr>
      <w:r w:rsidRPr="00F64D35">
        <w:t>д) нарушение прав и свобод обучающихся, детей и работников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е)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ж) иные действия, предусмотренные законодательством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1.28. Право на ведение образовательной деятельности и получение льгот, установленных законодательством Российской Федерации, возникают у МБОУ «Высокогорская СОШ №3» с момента выдачи ему лицензии.</w:t>
      </w:r>
    </w:p>
    <w:p w:rsidR="00BB1B20" w:rsidRPr="00F64D35" w:rsidRDefault="00BB1B20" w:rsidP="00F64D35">
      <w:pPr>
        <w:pStyle w:val="BodyText"/>
        <w:spacing w:after="0"/>
        <w:ind w:firstLine="720"/>
        <w:jc w:val="both"/>
      </w:pPr>
      <w:r w:rsidRPr="00F64D35">
        <w:t>1.29. Права МБОУ «Высокогорская СОШ №3» на выдачу своим выпускникам документа государственного образца о соответствующем уровне образования и на пользование печатью с изображением Государственного герба Российской Федерации возникают с момента его государственной аккредитации, подтвержденной свидетельством о государственной аккредитации.</w:t>
      </w:r>
    </w:p>
    <w:p w:rsidR="00BB1B20" w:rsidRPr="00F64D35" w:rsidRDefault="00BB1B20" w:rsidP="00F64D35">
      <w:pPr>
        <w:tabs>
          <w:tab w:val="left" w:pos="1770"/>
        </w:tabs>
        <w:spacing w:after="0" w:line="240" w:lineRule="auto"/>
        <w:ind w:left="708" w:firstLine="708"/>
        <w:jc w:val="center"/>
        <w:rPr>
          <w:rFonts w:ascii="Times New Roman" w:hAnsi="Times New Roman" w:cs="Times New Roman"/>
          <w:b/>
          <w:bCs/>
          <w:sz w:val="24"/>
          <w:szCs w:val="24"/>
        </w:rPr>
      </w:pPr>
    </w:p>
    <w:p w:rsidR="00BB1B20" w:rsidRPr="00F64D35" w:rsidRDefault="00BB1B20" w:rsidP="00F64D35">
      <w:pPr>
        <w:tabs>
          <w:tab w:val="left" w:pos="1770"/>
        </w:tabs>
        <w:spacing w:after="0" w:line="240" w:lineRule="auto"/>
        <w:ind w:left="708" w:firstLine="708"/>
        <w:jc w:val="center"/>
        <w:rPr>
          <w:rFonts w:ascii="Times New Roman" w:hAnsi="Times New Roman" w:cs="Times New Roman"/>
          <w:b/>
          <w:bCs/>
          <w:sz w:val="24"/>
          <w:szCs w:val="24"/>
        </w:rPr>
      </w:pPr>
      <w:r w:rsidRPr="00F64D35">
        <w:rPr>
          <w:rFonts w:ascii="Times New Roman" w:hAnsi="Times New Roman" w:cs="Times New Roman"/>
          <w:b/>
          <w:bCs/>
          <w:sz w:val="24"/>
          <w:szCs w:val="24"/>
        </w:rPr>
        <w:t>2. ЦЕЛИ, ПРЕДМЕТ И ВИДЫ ДЕЯТЕЛЬНОСТИ МБОУ «ВЫСОКОГОРСКАЯ СОШ №3»</w:t>
      </w:r>
    </w:p>
    <w:p w:rsidR="00BB1B20" w:rsidRPr="00F64D35" w:rsidRDefault="00BB1B20" w:rsidP="00F64D35">
      <w:pPr>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2.1. Основные цели деятельности МБОУ «Высокогорская СОШ №3»:</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2.1.1. Создание условий для реализации гарантированного гражданам Российской Федерации права на получение общедоступного и бесплатного начального общего, основного общего и среднего (полного) общего образования.</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2.1.2. Формирование общей культуры личности обучающихся на основе усвоения обязательного минимума содержания общеобразовательных программ; адаптация  обучающихся к жизни в обществе; создание условий для осознанного выбора и последующего освоения обучающимися профессиональных образовательных программ;  воспитание у обучающихся гражданственности, трудолюбия, уважения к правам  и свободам человека, любви к окружающей природе, Родине, семье; формирование здорового образа жизни.</w:t>
      </w:r>
    </w:p>
    <w:p w:rsidR="00BB1B20" w:rsidRPr="00F64D35" w:rsidRDefault="00BB1B20" w:rsidP="00F64D35">
      <w:pPr>
        <w:pStyle w:val="BodyText"/>
        <w:spacing w:after="0"/>
        <w:ind w:firstLine="708"/>
        <w:jc w:val="both"/>
      </w:pPr>
      <w:r w:rsidRPr="00F64D35">
        <w:t>2.2. Предметом деятельности МБОУ «Высокогорская СОШ №3» является реализация гарантированного гражданам Российской Федерации права на получение общедоступного и бесплатного начального общего, основного общего и среднего (полного) общего образования; обучение и воспитание в интересах личности, общества, государства; обеспечение охраны здоровья и создание благоприятных условий для разностороннего развития личности, в том числе возможности удовлетворения потребности обучающихся в самообразовании и получении дополнительного образования.</w:t>
      </w:r>
    </w:p>
    <w:p w:rsidR="00BB1B20" w:rsidRPr="00F64D35" w:rsidRDefault="00BB1B20" w:rsidP="00F64D35">
      <w:pPr>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2.3. Основными задачами МБОУ «Высокогорская СОШ №3» является создание условий:</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гарантирующих охрану и укрепление здоровья обучающихся;</w:t>
      </w:r>
    </w:p>
    <w:p w:rsidR="00BB1B20" w:rsidRPr="00F64D35" w:rsidRDefault="00BB1B20" w:rsidP="00F64D35">
      <w:pPr>
        <w:pStyle w:val="BodyText"/>
        <w:spacing w:after="0"/>
        <w:ind w:firstLine="709"/>
        <w:jc w:val="both"/>
      </w:pPr>
      <w:r w:rsidRPr="00F64D35">
        <w:t>б) для развития личности, ее самореализации и самоопределения;</w:t>
      </w:r>
    </w:p>
    <w:p w:rsidR="00BB1B20" w:rsidRPr="00F64D35" w:rsidRDefault="00BB1B20" w:rsidP="00F64D35">
      <w:pPr>
        <w:pStyle w:val="BodyText"/>
        <w:spacing w:after="0"/>
        <w:ind w:firstLine="709"/>
        <w:jc w:val="both"/>
      </w:pPr>
      <w:r w:rsidRPr="00F64D35">
        <w:t>в) для формирования у обучающихся современного уровня знаний;</w:t>
      </w:r>
    </w:p>
    <w:p w:rsidR="00BB1B20" w:rsidRPr="00F64D35" w:rsidRDefault="00BB1B20" w:rsidP="00F64D35">
      <w:pPr>
        <w:pStyle w:val="BodyText"/>
        <w:spacing w:after="0"/>
        <w:ind w:firstLine="709"/>
        <w:jc w:val="both"/>
      </w:pPr>
      <w:r w:rsidRPr="00F64D35">
        <w:t>г) для воспитания гражданственности, трудолюбия, уважения к правам и свободам человека, любви к окружающей природе, Родине, семье;</w:t>
      </w:r>
    </w:p>
    <w:p w:rsidR="00BB1B20" w:rsidRPr="00F64D35" w:rsidRDefault="00BB1B20" w:rsidP="00F64D35">
      <w:pPr>
        <w:pStyle w:val="BodyText"/>
        <w:spacing w:after="0"/>
        <w:ind w:firstLine="709"/>
        <w:jc w:val="both"/>
      </w:pPr>
      <w:r w:rsidRPr="00F64D35">
        <w:t>д) для осознанного выбора профессии;</w:t>
      </w:r>
    </w:p>
    <w:p w:rsidR="00BB1B20" w:rsidRPr="00F64D35" w:rsidRDefault="00BB1B20" w:rsidP="00F64D35">
      <w:pPr>
        <w:pStyle w:val="BodyText"/>
        <w:spacing w:after="0"/>
        <w:ind w:firstLine="709"/>
        <w:jc w:val="both"/>
      </w:pPr>
      <w:r w:rsidRPr="00F64D35">
        <w:t>е) для совершенствования педагогического мастерства педагогов;</w:t>
      </w:r>
    </w:p>
    <w:p w:rsidR="00BB1B20" w:rsidRPr="00F64D35" w:rsidRDefault="00BB1B20" w:rsidP="00F64D35">
      <w:pPr>
        <w:pStyle w:val="BodyText"/>
        <w:spacing w:after="0"/>
        <w:ind w:firstLine="709"/>
        <w:jc w:val="both"/>
      </w:pPr>
      <w:r w:rsidRPr="00F64D35">
        <w:t>ж) для совершенствования путей взаимодействия с семьей обучающегося для полноценного развития личности;</w:t>
      </w:r>
    </w:p>
    <w:p w:rsidR="00BB1B20" w:rsidRPr="00F64D35" w:rsidRDefault="00BB1B20" w:rsidP="00F64D35">
      <w:pPr>
        <w:pStyle w:val="BodyText"/>
        <w:spacing w:after="0"/>
        <w:ind w:firstLine="709"/>
        <w:jc w:val="both"/>
      </w:pPr>
      <w:r w:rsidRPr="00F64D35">
        <w:t>з) для повышения общекультурного уровня учебно-воспитательной среды в МБОУ «Высокогорская СОШ №3».</w:t>
      </w:r>
    </w:p>
    <w:p w:rsidR="00BB1B20" w:rsidRPr="00F64D35" w:rsidRDefault="00BB1B20" w:rsidP="00F64D35">
      <w:pPr>
        <w:pStyle w:val="BodyText"/>
        <w:spacing w:after="0"/>
        <w:ind w:firstLine="709"/>
        <w:jc w:val="both"/>
      </w:pPr>
      <w:r w:rsidRPr="00F64D35">
        <w:t>2.4. К компетенции МБОУ «Высокогорская СОШ №3» относятся: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а) материально-техническое обеспечение и оснащение образовательного процесса, оборудование помещений в соответствии с государственными и местными нормами и требованиями, осуществляемые в пределах собственных финансовых средств;</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б) привлечение для осуществления деятельности, предусмотренной настоящим уставом, дополнительных источников финансовых и материальных средств;</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в)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самооценки деятельности МБОУ «Высокогорская СОШ №3» (самообследования);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г) подбор, прием на работу и расстановка кадров, ответственность за уровень их квалификации;</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д) использование и совершенствование методик образовательного процесса и образовательных технологий, в том числе дистанционных образовательных технологий. Под дистанционными образовательными технологиями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МБОУ «Высокогорская СОШ №3» вправе использовать дистанционные образовательные технологии при всех формах получения образования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е) разработка и утверждение образовательных программ и учебных планов;</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ж) разработка и утверждение рабочих программ учебных курсов, предметов, дисциплин (модулей);</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з) разработка и утверждение по согласованию с Учредителем годовых календарных учебных графиков;</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и) установление структуры управления деятельностью МБОУ «Высокогорская СОШ №3», штатного расписания, распределение должностных обязанностей;</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к) установление заработной платы работников МБОУ «Высокогорская СОШ №3», в том числе надбавок и доплат к должностным окладам, порядка и размеров их премирования;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л) разработка и принятие Устава коллективом МБОУ «Высокогорская СОШ №3» для внесения его на утверждение;</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м) разработка и принятие правил внутреннего распорядка МБОУ «Высокогорская СОШ №3», иных локальных актов;</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н) самостоятельное формирование контингента обучающихся в пределах оговоренной лицензией квоты, если иное не предусмотрено Типовым положением об общеобразовательном учреждении и Законом Российской Федерации «Об образовании»;</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о) самостоятельное осуществление образовательного процесса в соответствии с настоящим уставом, лицензией и свидетельством с государственной аккредитации;</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п) осуществление текущего контроля успеваемости и промежуточной аттестации обучающихся МБОУ «Высокогорская СОШ №3» в соответствии с настоящим Уставом и требованиями Закона Российской Федерации «Об образовании»;</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р) создание в МБОУ «Высокогорская СОШ №3» необходимых условий для работы подразделений организаций общественного питания и медицинских учреждений, контроль их работы в целях охраны и укрепления здоровья обучающихся и работников МБОУ «Высокогорская СОШ №3»;</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с) содействие деятельности учительских (педагогических) организаций (объединений) и методических объединений;</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т) координация в МБОУ «Высокогорская СОШ №3» деятельности общественных (в том числе детских и молодежных) организаций (объединений), не запрещенной законом;</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у) осуществление иной деятельности, не запрещенной законодательством Российской Федерации и предусмотренной настоящим Уставом;</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ф) определение списка учебников в соответствии с утвержденными федеральными перечнями учебников,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а также учебных пособий, допущенных к использованию в образовательном процессе;</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х) обеспечение функционирования системы внутреннего мониторинга качества образования в МБОУ «Высокогорская СОШ №3»;</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ц) обеспечение создания и ведения официального сайта МБОУ «Высокогорская СОШ №3» в сети Интернет.</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2.5. Основным видом деятельности МБОУ «Высокогорская СОШ №3» является: </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2.5.1. Реализация общеобразовательных программ начального общего, основного общего и среднего (полного) общего образования.</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2.6.1. Организация отдыха детей в каникулярное время:</w:t>
      </w:r>
    </w:p>
    <w:p w:rsidR="00BB1B20" w:rsidRPr="00F64D35" w:rsidRDefault="00BB1B20" w:rsidP="00F64D35">
      <w:pPr>
        <w:spacing w:after="0" w:line="240" w:lineRule="auto"/>
        <w:ind w:firstLine="720"/>
        <w:jc w:val="both"/>
        <w:rPr>
          <w:sz w:val="24"/>
          <w:szCs w:val="24"/>
          <w:highlight w:val="yellow"/>
        </w:rPr>
      </w:pPr>
      <w:r w:rsidRPr="00F64D35">
        <w:rPr>
          <w:rFonts w:ascii="Times New Roman" w:hAnsi="Times New Roman" w:cs="Times New Roman"/>
          <w:sz w:val="24"/>
          <w:szCs w:val="24"/>
        </w:rPr>
        <w:t xml:space="preserve">            а) занятия в  кружках различной направленности</w:t>
      </w:r>
      <w:r w:rsidRPr="00F64D35">
        <w:rPr>
          <w:sz w:val="24"/>
          <w:szCs w:val="24"/>
          <w:highlight w:val="yellow"/>
        </w:rPr>
        <w:t xml:space="preserve">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            б) консультации для родителей с приглашением специалистов;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            в) группы по адаптации детей к условиям школьной жизни;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            г) занятия в спортивных секциях;</w:t>
      </w:r>
    </w:p>
    <w:p w:rsidR="00BB1B20" w:rsidRPr="00F64D35" w:rsidRDefault="00BB1B20" w:rsidP="00F64D35">
      <w:pPr>
        <w:pStyle w:val="PlainText"/>
        <w:jc w:val="center"/>
        <w:rPr>
          <w:rFonts w:ascii="Times New Roman" w:hAnsi="Times New Roman" w:cs="Times New Roman"/>
          <w:b/>
          <w:bCs/>
          <w:sz w:val="24"/>
          <w:szCs w:val="24"/>
        </w:rPr>
      </w:pPr>
    </w:p>
    <w:p w:rsidR="00BB1B20" w:rsidRPr="00F64D35" w:rsidRDefault="00BB1B20" w:rsidP="00F64D35">
      <w:pPr>
        <w:pStyle w:val="PlainText"/>
        <w:jc w:val="center"/>
        <w:rPr>
          <w:rFonts w:ascii="Times New Roman" w:hAnsi="Times New Roman" w:cs="Times New Roman"/>
          <w:b/>
          <w:bCs/>
          <w:sz w:val="24"/>
          <w:szCs w:val="24"/>
        </w:rPr>
      </w:pPr>
    </w:p>
    <w:p w:rsidR="00BB1B20" w:rsidRPr="00F64D35" w:rsidRDefault="00BB1B20" w:rsidP="00F64D35">
      <w:pPr>
        <w:pStyle w:val="PlainText"/>
        <w:jc w:val="center"/>
        <w:rPr>
          <w:rFonts w:ascii="Times New Roman" w:hAnsi="Times New Roman" w:cs="Times New Roman"/>
          <w:b/>
          <w:bCs/>
          <w:sz w:val="24"/>
          <w:szCs w:val="24"/>
        </w:rPr>
      </w:pPr>
      <w:r w:rsidRPr="00F64D35">
        <w:rPr>
          <w:rFonts w:ascii="Times New Roman" w:hAnsi="Times New Roman" w:cs="Times New Roman"/>
          <w:b/>
          <w:bCs/>
          <w:sz w:val="24"/>
          <w:szCs w:val="24"/>
        </w:rPr>
        <w:t>3. ОРГАНИЗАЦИЯ ОБРАЗОВАТЕЛЬНОГО ПРОЦЕССА</w:t>
      </w:r>
    </w:p>
    <w:p w:rsidR="00BB1B20" w:rsidRPr="00F64D35" w:rsidRDefault="00BB1B20" w:rsidP="00F64D35">
      <w:pPr>
        <w:pStyle w:val="PlainText"/>
        <w:ind w:firstLine="720"/>
        <w:jc w:val="both"/>
        <w:rPr>
          <w:rFonts w:ascii="Times New Roman" w:hAnsi="Times New Roman" w:cs="Times New Roman"/>
          <w:sz w:val="24"/>
          <w:szCs w:val="24"/>
        </w:rPr>
      </w:pPr>
      <w:r w:rsidRPr="00F64D35">
        <w:rPr>
          <w:rFonts w:ascii="Times New Roman" w:hAnsi="Times New Roman" w:cs="Times New Roman"/>
          <w:sz w:val="24"/>
          <w:szCs w:val="24"/>
        </w:rPr>
        <w:t>3.1 Порядок приема в МБОУ «Высокогорская СОШ №3» определяется нормативными документами в соответствии с законодательством Российской Федерации,  локальными актами, а также Типовым положением об образовательных учреждениях.</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3.2. Обучение детей в МБОУ «Высокогорская СОШ №3» начинается с достижения ими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Учредитель вправе разрешить прием детей в МБОУ «Высокогорская СОШ №3» для обучения в более раннем возрасте.</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 МБОУ «Высокогорская СОШ №3» обеспечивает прием всех граждан, которые проживают на  определенной территории и имеют право на получение образования соответствующего уровня.</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 Не проживающим на данной территории может быть отказано в приеме только по причине отсутствия свободных мест 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3.5. Основанием приема в МБОУ «Высокогорская СОШ №3» на все ступени общего образования является заявление родителей (законных представителей) несовершеннолетних граждан по форме, установленной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 Прием заявлений и зачисление в МБОУ «Высокогорская СОШ №3», как правило, производится до начала учебного года.</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3.7. Прием и обучение граждан на всех ступенях общего образования осуществляется бесплатно.</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3.8. Прием гражданина в 1-й класс МБОУ «Высокогорская СОШ №3» осуществляется на основании медицинского заключения.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3.9. Все граждане, достигшие школьного возраста, зачисляются в первый класс независимо от уровня их подготовки.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3.10. Прием заявлений в первые классы МБОУ «Высокогорская СОШ №3» проводится с 1 апреля по 31 августа ежегодно.</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3.11. К заявлению о приеме гражданина в первый класс прилагаются следующие документы: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 а) медицинское заключение;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 б) копия свидетельства о рождении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3.12. После регистрации заявления заявителю предоставляется информация о сроках уведомления о зачислении в первый класс.</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3.13. В 10-е классы МБОУ «Высокогорская СОШ №3» принимаются выпускники 9-х классов, получившие  аттестат об основном общем образовании.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3.14. Количество набираемых 10-х классов определяется МБОУ «Высокогорская СОШ №3» в зависимости от числа поданных заявлений граждан и условий, созданных для осуществления образовательного процесса. Первоочередному приему в 10-й класс подлежат выпускники 9-х классов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3.15. При переводе из другого образовательного учреждения прием заявлений и зачисление в МБОУ «Высокогорская СОШ №3» возможно в течение всего учебного года, исключая период государственной (итоговой) аттестации. Заявление о приеме в МБОУ «Высокогорская СОШ №3» регистрируется в журнале приема заявлений.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3.16. МБОУ «Высокогорская СОШ №3» при приеме заявления обязано ознакомиться с документом, удостоверяющим личность заявителя, для установления факта родственных отношений и полномочий законного представителя поступающего.</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3.17. К заявлению о приеме в МБОУ «Высокогорская СОШ №3» прилагаются следующие документы: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медицинская карта ребенка;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копия свидетельства о рождении (паспорта - при наличии);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личное дело поступающего с годовыми отметками, заверенное печатью предыдущего образовательного учреждения (в случае перехода из другого образовательного учреждения);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выписка текущих отметок поступающего по всем изучавшимся предметам в предыдущем образовательном учреждении, заверенная печатью этого учреждения (при переходе из другого образовательного учреждения в течение учебного года);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д) аттестат об основном общем образовании (при приеме в 10-е классы).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3.18. Лицо, признанное беженцем (вынужденным переселенцем), и прибывшие с ним члены его семьи имеют право на устройство детей в МБОУ «Высокогорская СОШ №3» наравне с гражданами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3.19. Прием граждан из семей беженцев и вынужденных переселенцев может осуществляться на основании записи граждан в паспорте родителей (законных представителей) и их письменного заявления с указанием адреса фактического проживания без учета наличия или отсутствия регистрационных документов.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3.20. Регистрация граждан Российской Федерации по месту пребывания и по месту жительства в пределах Российской Федерации или отсутствие таковой не могут служить основанием для отказа в приеме на обучение 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3.21. Зачисление гражданина в МБОУ «Высокогорская СОШ №3» оформляется приказом директора.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3.22. При приеме гражданина в МБОУ «Высокогорская СОШ №3» последнее обязано ознакомить его и (или) его родителей (законных представителей) с Уставом МБОУ «Высокогорская СОШ №3», лицензией на право ведения образовательной деятельности, свидетельством о государственной аккредитации; основными образовательными программами, реализуемыми МБОУ «Высокогорская СОШ №3», и другими документами, регламентирующими организацию образовательного процесса.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3.23. Взаимоотношения между МБОУ «Высокогорская СОШ №3»м и родителями (законными представителями) обучающихся регулируются Законом Российской Федерации «Об образовании», настоящим Уставом, локальными нормативными актами МБОУ «Высокогорская СОШ №3», включающими в себя взаимные права, обязанности и ответственность сторон, возникающие в процессе воспитания, обучения, развития, присмотра и оздоровления детей.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3.24. МБОУ «Высокогорская СОШ №3» работает по шестидневной рабочей неделе. При этом учебные занятия в 1 классе проводятся в режиме пятидневной учебной недели. Выходные дни: воскресенье, праздничные дни, выходные дни, установленные законодательством Российской Федерации и Республики Татарстан.</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Продолжительность урока в 1 классе – 35 минут, во всех остальных классах – 45 минут. В 1 классе в середине учебного дня организуется динамическая пауза продолжительностью не менее 40 минут. Учебные занятия начинаются в 8:15.</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оздоровительных целях и для облегчения процесса адаптации детей к требованиям МБОУ «Высокогорская СОШ №3» в 1-х классах применяется "ступенчатый" метод постепенного наращивания учебной нагрузки:</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в сентябре, октябре - 3 урока по 35 минут каждый;</w:t>
      </w:r>
    </w:p>
    <w:p w:rsidR="00BB1B20" w:rsidRPr="00F64D35" w:rsidRDefault="00BB1B20" w:rsidP="00F64D35">
      <w:pPr>
        <w:widowControl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со второй четверти - 4 урока по 35 минут каждый</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3.25. Учебный год в МБОУ «Высокогорская СОШ №3» начинается 1сентября. Если этот день приходится на выходной день, то в этом случае учебный год начинается в первый, следующий за ним рабочий день.</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3.26. Продолжительность учебного года на первой, второй и третьей ступенях общего образования составляет не менее 34 недель без учета государственной (итоговой аттестации), в первом классе - 33 недели, в 2-8 и 10 классах 35 недель, в 9 и 11классах 34 недели.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3.27. Продолжительность каникул в течение учебного года составляет не менее 30 календарных дней, летом - не менее 8 недель. Для обучающихся в 1-м классе устанавливаются в течение года дополнительные недельные каникулы.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3.28. Годовой календарный учебный график разрабатывается и утверждается МБОУ «Высокогорская СОШ №3» по согласованию с  органами местного самоуправления.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3.28. Последовательность и продолжительность учебных занятий определяется    расписанием.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3.29. Максимальный объем еженедельной аудиторной учебной нагрузки обучающихся определяется федеральным базисным учебным планом и Примерным учебным планом, рекомендованным Министерством образования и науки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3.30. Количество классов в МБОУ «Высокогорская СОШ №3»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3.31. МБОУ «Высокогорская СОШ №3» вправе открывать группы продленного дня по запросам родителей (законных представителей).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3.32. Наполняемость классов и групп продленного дня МБОУ «Высокогорская СОШ №3» устанавливается в количестве не более 25 обучающихся. При наличии необходимых условий и средств возможно комплектование классов и групп продленного дня с меньшей наполняемостью (20 обучающихся).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3.33. 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 При наличии необходимых условий и средств возможно деление на группы классов с меньшей наполняемостью при проведении занятий по указанным предметам, а также классов первой ступени общего образования при изучении иностранного языка.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3.34. Реализация общеобразовательных программ в МБОУ «Высокогорская СОШ №3» осуществляется в очной форме.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МБОУ «Высокогорская СОШ №3» также осуществляет аттестацию лиц, осваивающих общеобразовательные программы, в форме экстерната, семейного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3.35. 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3.36. Обучающиеся, не имеющие возможности посещать занятия в МБОУ «Высокогорская СОШ №3», получают консультации и представляют зачетные работы в письменном (электронном) виде с обязательной сдачей экзаменов по всем учебным предметам за курс класса.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3.37. МБОУ «Высокогорская СОШ №3» осуществляет контроль за освоением общеобразовательных программ обучающимися в форме семейного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3.38. МБОУ «Высокогорская СОШ №3» осуществляет прием детей, желающих получить образование в семье, на общих основаниях по заявлению родителей (законных представителей), с указанием выбора семейной формы получения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3.39. Отношения между МБОУ «Высокогорская СОШ №3»м и родителями (законными представителями) по организации семейного образования регулируются договором о получении обучающимся образования в семье, который не может ограничить права сторон по сравнению с законодательством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3.40. Для осуществления семейного образования родители (законные представители) информируют МБОУ «Высокогорская СОШ №3» о приглашенных ими преподавателях и определяют совместно с администрацией МБОУ «Высокогорская СОШ №3» возможность их участия в промежуточной и итоговой аттестации.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3.41. Обучающийся, получающий образование в семье, вправе на любом этапе обучения при его положительной аттестации по решению родителей (законных представителей) продолжить образование 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3.42. Возможность получить общее образование в форме экстерната имеют:</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обучающиеся государственных, муниципальных или негосударственных общеобразовательных учреждений на ступенях основного общего и среднего (полного)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граждане, не завершившие обучение в общеобразовательном учреждении среднего (полного) общего образования и учреждениях начального и среднего профессионального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обучающиеся, вынужденно не посещающие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другие желающие получить общее образование в форме экстерната.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Для получения образования в форме экстерната подается заявление на имя директора МБОУ «Высокогорская СОШ №3» не позднее, чем за 3 месяца до начала аттестации.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3.43. Для детей, которые по состоянию здоровья временно или постоянно не могут посещать школу, МБОУ «Высокогорская СОШ №3» с согласия родителей (законных представителей) ребенка либо по их заявлению обеспечивает обучение этих детей на дому.</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Основанием для организации обучения ребенка на дому являются заключения организации здравоохранения о наличии заболевания, препятствующего посещению ребенком школы.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3.44. При наличии соответствующих условий в МБОУ «Высокогорская СОШ №3» и семье ребенка организация обучения ребенка на дому может осуществляться с использованием дистанционных образовательных технологий, в соответствии с законодательством Российской Федерации.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3.45. Экстерну, гражданину, обучающемуся в форме семейного образования, на дому по состоянию здоровья,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предоставляет на время обучения бесплатно учебники в соответствии с федеральными перечнями учебников, рекомендованных или допущенных к использованию в образовательном процессе имеющих государственную аккредитацию и реализующих образовательные программы общего образования образовательных учреждениях, и учебные пособия, допущенные к использованию в образовательном процессе, а также учебную, справочную и другую литературу, имеющиеся в библиотеке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обеспечивает специалистами из числа педагогических работников, оказывает методическую и консультативную помощь, необходимую для освоения общеобразовательных программ;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осуществляет промежуточную и итоговую аттестацию;</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выдает прошедшим итоговую аттестацию документ государственного образца о соответствующем уровне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3.46. Организация питания в МБОУ «Высокогорская СОШ №3» возлагается по согласованию с Учредителем на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3.47. Организации питания в МБОУ «Высокогорская СОШ №3» организуется в соответствии с санитарно-эпидемиологическими правилами и нормативами.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3.48. Медицинское обслуживание обучающихся в МБОУ «Высокогорская СОШ №3» обеспечивает закрепленный органом здравоохранения по договору медицинский персонал, который наряду с администрацией и педагогическими работниками МБОУ «Высокогорская СОШ №3»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МБОУ «Высокогорская СОШ №3» предоставляет помещение с соответствующими условиями для работы медицинского персонала.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3.49. МБОУ «Высокогорская СОШ №3» самостоятельно выбирает формы, средства и методы обучения и воспитания в соответствии с Законом Российской Федерации «Об образовании», настоящим уставом.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3.50. В МБОУ «Высокогорская СОШ №3» </w:t>
      </w:r>
      <w:r w:rsidRPr="00F64D35">
        <w:rPr>
          <w:rFonts w:ascii="Times New Roman" w:hAnsi="Times New Roman" w:cs="Times New Roman"/>
          <w:kern w:val="24"/>
          <w:sz w:val="24"/>
          <w:szCs w:val="24"/>
        </w:rPr>
        <w:t xml:space="preserve"> действует следующая система оценки знаний, умений и навыков обучающихся: в 1 классе применяется </w:t>
      </w:r>
      <w:r w:rsidRPr="00F64D35">
        <w:rPr>
          <w:rFonts w:ascii="Times New Roman" w:hAnsi="Times New Roman" w:cs="Times New Roman"/>
          <w:color w:val="000000"/>
          <w:kern w:val="24"/>
          <w:sz w:val="24"/>
          <w:szCs w:val="24"/>
        </w:rPr>
        <w:t>без оценочное обучение</w:t>
      </w:r>
      <w:r w:rsidRPr="00F64D35">
        <w:rPr>
          <w:rFonts w:ascii="Times New Roman" w:hAnsi="Times New Roman" w:cs="Times New Roman"/>
          <w:kern w:val="24"/>
          <w:sz w:val="24"/>
          <w:szCs w:val="24"/>
        </w:rPr>
        <w:t>; во 2-11-х классах для оценки знаний, умений и навыков обучающихся применяется следующая система отметок в баллах: «5» - отлично, «4» - хорошо, «3» - удовлетворительно, «2» - неудовлетворительно.</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3.51. Обучающиеся 2 - 11-х классов проходят промежуточную (текущую и годовую) аттестацию, в порядке, установленном локальным нормативным актом МБОУ «Высокогорская СОШ №3».</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3.52. Цели промежуточной аттестации:</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диагностика уровня знаний обучающихся по предметам базисного плана и предметам школьного компонента;</w:t>
      </w:r>
    </w:p>
    <w:p w:rsidR="00BB1B20" w:rsidRPr="00F64D35" w:rsidRDefault="00BB1B20" w:rsidP="00F64D35">
      <w:pPr>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б) определение уровня усвоения обязательного минимума содержания образования обучающихся;</w:t>
      </w:r>
    </w:p>
    <w:p w:rsidR="00BB1B20" w:rsidRPr="00F64D35" w:rsidRDefault="00BB1B20" w:rsidP="00F64D35">
      <w:pPr>
        <w:spacing w:after="0" w:line="240" w:lineRule="auto"/>
        <w:ind w:left="720"/>
        <w:jc w:val="both"/>
        <w:rPr>
          <w:rFonts w:ascii="Times New Roman" w:hAnsi="Times New Roman" w:cs="Times New Roman"/>
          <w:sz w:val="24"/>
          <w:szCs w:val="24"/>
        </w:rPr>
      </w:pPr>
      <w:r w:rsidRPr="00F64D35">
        <w:rPr>
          <w:rFonts w:ascii="Times New Roman" w:hAnsi="Times New Roman" w:cs="Times New Roman"/>
          <w:sz w:val="24"/>
          <w:szCs w:val="24"/>
        </w:rPr>
        <w:t>в) контроль уровня учебных умений и навыков.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3.53. Обучающиеся, освоившие в полном объеме образовательную программу учебного года, переводятся в следующий класс.</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3.54. Образовательные программы начального общего, основного общего и среднего (полного) общего образования являются преемственными, то есть каждая последующая программа базируется на предыдущей.</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3.55. 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МБОУ «Высокогорская СОШ №3» обязано создать условия обучающимся для ликвидации этой задолженности и обеспечить контроль за своевременностью ее ликвидации.</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3.56. Обучающиеся на ступенях начального общего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в учреждении или продолжают получать образование в иных формах.</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3.57. 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3.58. Перевод обучающегося в следующий класс осуществляется по решению Педагогического совета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3.59. Обучающиеся, не освоившие образовательную программу предыдущего уровня, не допускаются к обучению на следующей ступени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3.60. Освоение образовательных программ основного общего, среднего (полного) общего образования завершается обязательной итоговой аттестацией обучающихся.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Государственная (итоговая) аттестация обучающихся, освоивших основные общеобразовательные программы среднего (полного) общего образования, проводится в форме единого государственного экзамена.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Государственная (итоговая) аттестация обучающихся с ограниченными возможностями здоровья, освоивших основные общеобразовательные программы среднего (полного) общего образования, может проводиться в форме государственного выпускного экзамена.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3.61. Лицам, сдавшим единый государственный экзамен, выдается свидетельство о результатах единого государственного экзамена. Срок действия такого свидетельства истекает 31 декабря года, следующего за годом его получения.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3.62. Лицам, освоившим образовательные программы среднего (полного) общего образования в предыдущие годы, в том числе лицам, у которых срок действия свидетельства о результатах единого государственного экзамена не истек, предоставляется право сдавать единый государственный экзамен в последующие годы в период проведения государственной (итоговой) аттестации обучающихся.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3.63. Проведение государственной (итоговой) аттестации в любых формах, в том числе порядок подачи и рассмотрения апелляций, форма и порядок выдачи свидетельства о результатах единого государственного экзамена осуществляются в порядке, определенном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3.64. МБОУ «Высокогорская СОШ №3» осуществляет индивидуальный учет результатов освоения обучающимися образовательных программ, а также хранение в архивах данных об этих результатах на бумажных и (или) электронных носителях в порядке, утвержденном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3.65. Лицам, не завершившим образования данного уровня, не прошедшим государственной (итоговой) аттестации или получившим на государственной (итоговой) аттестации неудовлетворительные результаты, выдается справка установленного образца об обучении 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Лицам, успешно завершившим обучение по образовательным программам, прошедшим государственную, итоговую аттестацию, выдается документ государственного образца о соответствующем уровне образования, заверенный печатью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3.66. В случае если МБОУ «Высокогорская СОШ №3» не прошло государственную аккредитацию, выпускникам МБОУ «Высокогорская СОШ №3», прошедшим государственную (итоговую) аттестацию, выдается документ о соответствующем уровне образования в соответствии с лицензией. Форма документа определяется МБОУ «Высокогорская СОШ №3»м. Документ заверяется печатью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3.67. Выпускники МБОУ «Высокогорская СОШ №3»,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Обучающиеся переводного класса, имеющие по всем предметам, изучавшимся в этом классе, четвертные (полугодовые) и годовые отметки "5", награждаются похвальным листом "За отличные успехи в учении".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3.68. 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По согласию родителей (законных представителей), комиссии по делам несовершеннолетних и защите их прав и Учредителя, обучающийся, достигший возраста пятнадцати лет, может оставить МБОУ «Высокогорская СОШ №3» до получения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3.69. По решению Педагогического совета МБОУ «Высокогорская СОШ №3» за неоднократно совершенные грубые нарушения настоящего устава допускается исключение из МБОУ «Высокогорская СОШ №3» обучающегося, достигшего возраста пятнадцати лет.</w:t>
      </w:r>
    </w:p>
    <w:p w:rsidR="00BB1B20" w:rsidRPr="00F64D35" w:rsidRDefault="00BB1B20" w:rsidP="00F64D35">
      <w:pPr>
        <w:spacing w:after="0" w:line="240" w:lineRule="auto"/>
        <w:ind w:firstLine="567"/>
        <w:jc w:val="both"/>
        <w:rPr>
          <w:rFonts w:ascii="Times New Roman" w:hAnsi="Times New Roman" w:cs="Times New Roman"/>
          <w:sz w:val="24"/>
          <w:szCs w:val="24"/>
        </w:rPr>
      </w:pPr>
      <w:r w:rsidRPr="00F64D35">
        <w:rPr>
          <w:rFonts w:ascii="Times New Roman" w:hAnsi="Times New Roman" w:cs="Times New Roman"/>
          <w:sz w:val="24"/>
          <w:szCs w:val="24"/>
        </w:rPr>
        <w:t>Под неоднократным нарушением понимается совершение обучающимся грубого нарушения дисциплины после двух или более дисциплинарных взысканий, наложенных директором МБОУ «Высокогорская СОШ №3».</w:t>
      </w:r>
    </w:p>
    <w:p w:rsidR="00BB1B20" w:rsidRPr="00F64D35" w:rsidRDefault="00BB1B20" w:rsidP="00F64D35">
      <w:pPr>
        <w:spacing w:after="0" w:line="240" w:lineRule="auto"/>
        <w:ind w:firstLine="567"/>
        <w:jc w:val="both"/>
        <w:rPr>
          <w:rFonts w:ascii="Times New Roman" w:hAnsi="Times New Roman" w:cs="Times New Roman"/>
          <w:sz w:val="24"/>
          <w:szCs w:val="24"/>
        </w:rPr>
      </w:pPr>
      <w:r w:rsidRPr="00F64D35">
        <w:rPr>
          <w:rFonts w:ascii="Times New Roman" w:hAnsi="Times New Roman" w:cs="Times New Roman"/>
          <w:sz w:val="24"/>
          <w:szCs w:val="24"/>
        </w:rPr>
        <w:t>Грубым нарушением дисциплины признается нарушение, которое повлекло или реально могло повлечь тяжкие последствия в виде:</w:t>
      </w:r>
    </w:p>
    <w:p w:rsidR="00BB1B20" w:rsidRPr="00F64D35" w:rsidRDefault="00BB1B20" w:rsidP="00F64D35">
      <w:pPr>
        <w:autoSpaceDE w:val="0"/>
        <w:autoSpaceDN w:val="0"/>
        <w:spacing w:after="0" w:line="240" w:lineRule="auto"/>
        <w:ind w:firstLine="567"/>
        <w:jc w:val="both"/>
        <w:rPr>
          <w:rFonts w:ascii="Times New Roman" w:hAnsi="Times New Roman" w:cs="Times New Roman"/>
          <w:sz w:val="24"/>
          <w:szCs w:val="24"/>
        </w:rPr>
      </w:pPr>
      <w:r w:rsidRPr="00F64D35">
        <w:rPr>
          <w:rFonts w:ascii="Times New Roman" w:hAnsi="Times New Roman" w:cs="Times New Roman"/>
          <w:sz w:val="24"/>
          <w:szCs w:val="24"/>
        </w:rPr>
        <w:t>а) причинения ущерба здоровью и жизни обучающегося, сотрудников, посетителей МБОУ «Высокогорская СОШ №3»;</w:t>
      </w:r>
    </w:p>
    <w:p w:rsidR="00BB1B20" w:rsidRPr="00F64D35" w:rsidRDefault="00BB1B20" w:rsidP="00F64D35">
      <w:pPr>
        <w:autoSpaceDE w:val="0"/>
        <w:autoSpaceDN w:val="0"/>
        <w:spacing w:after="0" w:line="240" w:lineRule="auto"/>
        <w:ind w:firstLine="567"/>
        <w:jc w:val="both"/>
        <w:rPr>
          <w:rFonts w:ascii="Times New Roman" w:hAnsi="Times New Roman" w:cs="Times New Roman"/>
          <w:sz w:val="24"/>
          <w:szCs w:val="24"/>
        </w:rPr>
      </w:pPr>
      <w:r w:rsidRPr="00F64D35">
        <w:rPr>
          <w:rFonts w:ascii="Times New Roman" w:hAnsi="Times New Roman" w:cs="Times New Roman"/>
          <w:sz w:val="24"/>
          <w:szCs w:val="24"/>
        </w:rPr>
        <w:t>б) причинения ущерба имуществу МБОУ «Высокогорская СОШ №3», имуществу обучающихся, сотрудников, посетителей МБОУ «Высокогорская СОШ №3».</w:t>
      </w:r>
    </w:p>
    <w:p w:rsidR="00BB1B20" w:rsidRPr="00F64D35" w:rsidRDefault="00BB1B20" w:rsidP="00F64D35">
      <w:pPr>
        <w:autoSpaceDE w:val="0"/>
        <w:autoSpaceDN w:val="0"/>
        <w:adjustRightInd w:val="0"/>
        <w:spacing w:after="0" w:line="240" w:lineRule="auto"/>
        <w:ind w:firstLine="567"/>
        <w:jc w:val="both"/>
        <w:rPr>
          <w:rFonts w:ascii="Times New Roman" w:hAnsi="Times New Roman" w:cs="Times New Roman"/>
          <w:sz w:val="24"/>
          <w:szCs w:val="24"/>
        </w:rPr>
      </w:pPr>
      <w:r w:rsidRPr="00F64D35">
        <w:rPr>
          <w:rFonts w:ascii="Times New Roman" w:hAnsi="Times New Roman" w:cs="Times New Roman"/>
          <w:sz w:val="24"/>
          <w:szCs w:val="24"/>
        </w:rPr>
        <w:t>Исключение обучающегося из МБОУ «Высокогорская СОШ №3» применяется, если меры воспитательного характера не дали результата и дальнейшее пребывание обучающегося в МБОУ «Высокогорская СОШ №3» оказывает отрицательное влияние на других обучающихся, нарушает их права и права работников МБОУ «Высокогорская СОШ №3», а также нормальное функционирование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Решение об исключении обучающегося, не получившего основного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(законных представителей), принимается с согласия комиссии по делам несовершеннолетних и защите их прав и органа опеки и попечительства.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МБОУ «Высокогорская СОШ №3» незамедлительно информирует об исключении обучающегося из МБОУ «Высокогорская СОШ №3» его родителей (законных представителей) и Учредителя.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Отчисление обучающихся из МБОУ «Высокогорская СОШ №3» производится по приказу директора МБОУ «Высокогорская СОШ №3».</w:t>
      </w:r>
    </w:p>
    <w:p w:rsidR="00BB1B20" w:rsidRPr="00F64D35" w:rsidRDefault="00BB1B20" w:rsidP="00F64D35">
      <w:pPr>
        <w:pStyle w:val="PlainText"/>
        <w:jc w:val="center"/>
        <w:rPr>
          <w:rFonts w:ascii="Times New Roman" w:hAnsi="Times New Roman" w:cs="Times New Roman"/>
          <w:b/>
          <w:bCs/>
          <w:sz w:val="24"/>
          <w:szCs w:val="24"/>
        </w:rPr>
      </w:pPr>
      <w:r w:rsidRPr="00F64D35">
        <w:rPr>
          <w:rFonts w:ascii="Times New Roman" w:hAnsi="Times New Roman" w:cs="Times New Roman"/>
          <w:b/>
          <w:bCs/>
          <w:sz w:val="24"/>
          <w:szCs w:val="24"/>
        </w:rPr>
        <w:t>4. СОДЕРЖАНИЕ ОБРАЗОВАТЕЛЬНОГО ПРОЦЕССА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4.1. Содержание образования в МБОУ «Высокогорская СОШ №3» содействует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учитывает разнообразие мировоззренческих подходов, способствует реализации права обучающихся на свободный выбор мнений и убеждений.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4.2. Содержание образования в МБОУ «Высокогорская СОШ №3» определяется образовательной программой (образовательными программами), утверждаемой и реализуемой МБОУ «Высокогорская СОШ №3» самостоятельно. Основная образовательная программа в МБОУ «Высокогорская СОШ №3» разрабатывается на основе соответствующих примерных основных образовательных программ и должна обеспечивать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 или устанавливаемыми в соответствии с Законом Российской Федерации «Об образовании» образовательными стандартами.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4.3. МБОУ «Высокогорская СОШ №3» осуществляет образовательный процесс в соответствии с уровнями общеобразовательных программ трех ступеней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а) </w:t>
      </w:r>
      <w:r w:rsidRPr="00F64D35">
        <w:rPr>
          <w:rFonts w:ascii="Times New Roman" w:hAnsi="Times New Roman" w:cs="Times New Roman"/>
          <w:sz w:val="24"/>
          <w:szCs w:val="24"/>
          <w:u w:val="single"/>
        </w:rPr>
        <w:t xml:space="preserve">1 ступень </w:t>
      </w:r>
      <w:r w:rsidRPr="00F64D35">
        <w:rPr>
          <w:rFonts w:ascii="Times New Roman" w:hAnsi="Times New Roman" w:cs="Times New Roman"/>
          <w:sz w:val="24"/>
          <w:szCs w:val="24"/>
        </w:rPr>
        <w:t>– начальное общее образование – обеспечивает развитие обучающихся, овладение ими чтением, письмом, счетом, основными умениями и навыками учебной деятельности, элементами теоретического мышления, простейшими навыками самоконтроля учебных действий, культурой поведения и речи, основами личной гигиены и здорового образа жизни. Начальное образование является базой для получения основного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б) </w:t>
      </w:r>
      <w:r w:rsidRPr="00F64D35">
        <w:rPr>
          <w:rFonts w:ascii="Times New Roman" w:hAnsi="Times New Roman" w:cs="Times New Roman"/>
          <w:sz w:val="24"/>
          <w:szCs w:val="24"/>
          <w:u w:val="single"/>
        </w:rPr>
        <w:t>2 ступень</w:t>
      </w:r>
      <w:r w:rsidRPr="00F64D35">
        <w:rPr>
          <w:rFonts w:ascii="Times New Roman" w:hAnsi="Times New Roman" w:cs="Times New Roman"/>
          <w:sz w:val="24"/>
          <w:szCs w:val="24"/>
        </w:rPr>
        <w:t xml:space="preserve"> – основное общее образование -  обеспечивает освоение обучающимися общеобразовательных программ основного общего образования, создает условия для воспитания, становления и формирования личности обучающегося, для развития его склонностей, интересов и способности  к социальному самоопределению. 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в) </w:t>
      </w:r>
      <w:r w:rsidRPr="00F64D35">
        <w:rPr>
          <w:rFonts w:ascii="Times New Roman" w:hAnsi="Times New Roman" w:cs="Times New Roman"/>
          <w:sz w:val="24"/>
          <w:szCs w:val="24"/>
          <w:u w:val="single"/>
        </w:rPr>
        <w:t>3 ступень</w:t>
      </w:r>
      <w:r w:rsidRPr="00F64D35">
        <w:rPr>
          <w:rFonts w:ascii="Times New Roman" w:hAnsi="Times New Roman" w:cs="Times New Roman"/>
          <w:sz w:val="24"/>
          <w:szCs w:val="24"/>
        </w:rPr>
        <w:t xml:space="preserve"> – среднее (полное) общее образование – является завершающим этапом общеобразовательной подготовки, обеспечивающим освоение обучающимися общеобразовательных программ среднего (полного) общего образования, развитие устойчивого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 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4.4. Нормативный срок освоения первой ступени (начального общего образования) – 4 года. Нормативный срок освоения второй ступени (основного общего образования) – 5 лет. Нормативный срок освоения третьей ступени (среднего (полного) общего образования) – 2 года.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4.5. Исходя из запросов обучающихся и их родителей (законных представителей), при наличии соответствующих условий в МБОУ «Высокогорская СОШ №3» может быть введено обучение по различным профилям и направлениям.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4.6. Обучение и воспитание в МБОУ «Высокогорская СОШ №3» ведется на русском  и на татарском языке.</w:t>
      </w:r>
    </w:p>
    <w:p w:rsidR="00BB1B20" w:rsidRPr="00F64D35" w:rsidRDefault="00BB1B20" w:rsidP="00F64D35">
      <w:pPr>
        <w:pStyle w:val="PlainText"/>
        <w:jc w:val="center"/>
        <w:rPr>
          <w:rFonts w:ascii="Times New Roman" w:hAnsi="Times New Roman" w:cs="Times New Roman"/>
          <w:b/>
          <w:bCs/>
          <w:sz w:val="24"/>
          <w:szCs w:val="24"/>
        </w:rPr>
      </w:pPr>
      <w:r w:rsidRPr="00F64D35">
        <w:rPr>
          <w:rFonts w:ascii="Times New Roman" w:hAnsi="Times New Roman" w:cs="Times New Roman"/>
          <w:b/>
          <w:bCs/>
          <w:sz w:val="24"/>
          <w:szCs w:val="24"/>
        </w:rPr>
        <w:t xml:space="preserve">5. УЧАСТНИКИ ОБРАЗОВАТЕЛЬНОГО ПРОЦЕССА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5.1. Участниками образовательного процесса в МБОУ «Высокогорская СОШ №3» являются обучающиеся, педагогические работники МБОУ «Высокогорская СОШ №3», родители (законные представители) обучающихся.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5.2. Отношения обучающегося и персонала МБОУ «Высокогорская СОШ №3» строятся на основе сотрудничества, уважения личности обучающегося и предоставления ему свободы развития в соответствии с индивидуальными особенностями.</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5.3. МБОУ «Высокогорская СОШ №3» обеспечивает права каждого обучающегося в соответствии с Конвенцией ООН «О правах ребенка» и законодательством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5.4. Обучающиеся в МБОУ «Высокогорская СОШ №3» имеют право на:</w:t>
      </w:r>
    </w:p>
    <w:p w:rsidR="00BB1B20" w:rsidRPr="00F64D35" w:rsidRDefault="00BB1B20" w:rsidP="00F64D35">
      <w:pPr>
        <w:pStyle w:val="PlainText"/>
        <w:ind w:left="360" w:firstLine="348"/>
        <w:jc w:val="both"/>
        <w:rPr>
          <w:rFonts w:ascii="Times New Roman" w:hAnsi="Times New Roman" w:cs="Times New Roman"/>
          <w:sz w:val="24"/>
          <w:szCs w:val="24"/>
        </w:rPr>
      </w:pPr>
      <w:r w:rsidRPr="00F64D35">
        <w:rPr>
          <w:rFonts w:ascii="Times New Roman" w:hAnsi="Times New Roman" w:cs="Times New Roman"/>
          <w:sz w:val="24"/>
          <w:szCs w:val="24"/>
        </w:rPr>
        <w:t>а) охрану жизни и здоровья;</w:t>
      </w:r>
    </w:p>
    <w:p w:rsidR="00BB1B20" w:rsidRPr="00F64D35" w:rsidRDefault="00BB1B20" w:rsidP="00F64D35">
      <w:pPr>
        <w:pStyle w:val="PlainText"/>
        <w:ind w:left="360" w:firstLine="348"/>
        <w:jc w:val="both"/>
        <w:rPr>
          <w:rFonts w:ascii="Times New Roman" w:hAnsi="Times New Roman" w:cs="Times New Roman"/>
          <w:sz w:val="24"/>
          <w:szCs w:val="24"/>
        </w:rPr>
      </w:pPr>
      <w:r w:rsidRPr="00F64D35">
        <w:rPr>
          <w:rFonts w:ascii="Times New Roman" w:hAnsi="Times New Roman" w:cs="Times New Roman"/>
          <w:sz w:val="24"/>
          <w:szCs w:val="24"/>
        </w:rPr>
        <w:t>б) защиту от всех форм физического и психического насилия;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получение бесплатного общего образования (начального, основного, среднего (полного) в соответствии с федеральными государственными образовательными стандартами;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обучение в соответствии с федеральными государственными образовательными стандартами по индивидуальному учебному плану; ускоренный курс обучения;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д) бесплатное пользование библиотечно-информационными ресурсами библиотеки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е) получение дополнительных (в том числе платных) образовательных услуг;</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ж) участие в управлении МБОУ «Высокогорская СОШ №3»м в форме, определяемой настоящим уставом;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з) уважение человеческого достоинства, на свободу совести и информации, на свободное выражение собственных взглядов и убеждений;</w:t>
      </w:r>
    </w:p>
    <w:p w:rsidR="00BB1B20" w:rsidRPr="00F64D35" w:rsidRDefault="00BB1B20" w:rsidP="00F64D35">
      <w:pPr>
        <w:autoSpaceDE w:val="0"/>
        <w:autoSpaceDN w:val="0"/>
        <w:spacing w:after="0" w:line="240" w:lineRule="auto"/>
        <w:ind w:left="66" w:firstLine="642"/>
        <w:jc w:val="both"/>
        <w:rPr>
          <w:rFonts w:ascii="Times New Roman" w:hAnsi="Times New Roman" w:cs="Times New Roman"/>
          <w:sz w:val="24"/>
          <w:szCs w:val="24"/>
        </w:rPr>
      </w:pPr>
      <w:r w:rsidRPr="00F64D35">
        <w:rPr>
          <w:rFonts w:ascii="Times New Roman" w:hAnsi="Times New Roman" w:cs="Times New Roman"/>
          <w:sz w:val="24"/>
          <w:szCs w:val="24"/>
        </w:rPr>
        <w:t>и) посещение клубов, секций, кружков, студий, объединений по интересам, действующих при (в) МБОУ «Высокогорская СОШ №3», в других образовательных МБОУ «Высокогорская СОШ №3»х и организациях, а также участие в конкурсах, олимпиадах, выставках, массовых мероприятиях.</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5.5. Обучающиеся обязаны: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соблюдать устав МБОУ «Высокогорская СОШ №3», добросовестно учиться;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бережно относиться к имуществу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уважать честь и достоинство других обучающихся и работников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выполнять требования работников МБОУ «Высокогорская СОШ №3» по соблюдению правил внутреннего распорядка, правил техники безопасности 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д) стремиться к постоянному совершенствованию личности, к самообразованию и самореализации;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е) осознанно относиться к вопросам охраны собственного здоровья и здоровья окружающих людей;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ж) следовать традициям учебного заведения, понимать и принимать концепцию развития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з) быть аккуратным; приходить на занятия в опрятном и чистом виде.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5.6. Дисциплина в МБОУ «Высокогорская СОШ №3» поддерживается на основе уважения человеческого достоинства обучающихся и педагогических работников. Применение методов физического и психического воздействия по отношению к обучающимся не допускается.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Привлечение обучающихся МБОУ «Высокогорская СОШ №3» без согласия их и их родителей (законных представителей) к труду, не предусмотренному образовательной программой, запрещается.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участию в агитационных кампаниях и политических акциях не допускаются.</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Обучающиеся МБОУ «Высокогорская СОШ №3» имеют право на свободное посещение мероприятий, не предусмотренных учебным планом.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5.7. Родители (законные представители) обучающихся имеют право:</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выбирать форму получения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защищать законные права и интересы детей;</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участвовать в управлении МБОУ «Высокогорская СОШ №3»м в форме, определяемой настоящим уставом;</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г) вносить предложения по организации дополнительных услуг в МБОУ «Высокогорская СОШ №3»; </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д) знакомиться с ходом и содержанием образовательного процесса, с оценками успеваемости обучающегося, в том числе посещать уроки учителей в классе, где обучается ребенок, с разрешения директора МБОУ «Высокогорская СОШ №3» и согласия учителя, ведущего урок; </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е) принимать участие в общественной жизни МБОУ «Высокогорская СОШ №3», школьных  мероприятиях, экскурсиях, путешествиях;</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ж) знакомиться с настоящим уставом и другими документами, регламентирующими учебно-воспитательный процесс;</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з) посещать МБОУ «Высокогорская СОШ №3» и беседовать с педагогами ;</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и) вносить безвозмездные пожертвования на содержание и развитие МБОУ «Высокогорская СОШ №3»;</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к) обращаться к директору МБОУ «Высокогорская СОШ №3» с письменными и устными обращениями (заявлениями, жалобами), касающимися работы МБОУ «Высокогорская СОШ №3»;</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л) требовать создания независимой комиссии специалистов–предметников для проверки знаний обучающегося (в случае сомнений в объективности оценки).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5.8. Родители (законные представители) обязаны: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обеспечить получение детьми основного общего образования и создать условия для получения ими среднего (полного) общего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соблюдать настоящий устав;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посещать проводимые МБОУ «Высокогорская СОШ №3»м родительские собрания;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бережно относиться к имуществу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5.9. Родители несут ответственность за воспитание своих детей и создание необходимых условий для получения ими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5.10. К педагогической деятельности в МБОУ «Высокогорская СОШ №3» допускаются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государственного образца об уровне образования и (или) квалификации.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5.11. К педагогической деятельности в МБОУ «Высокогорская СОШ №3»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кодексом Российской Федерации . </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5.12. Педагогические работники имеют право:</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а) свободного выбора, разработки и применения методик воспитания и обучения детей, выбирать учебные пособия и материалы, учебники, в соответствии с образовательной программой, утвержденной МБОУ «Высокогорская СОШ №3»м, методы оценки знаний обучающихся;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б) повышать  квалификацию;</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в) участвовать в органах общественного управления МБОУ «Высокогорская СОШ №3»м;</w:t>
      </w:r>
    </w:p>
    <w:p w:rsidR="00BB1B20" w:rsidRPr="00F64D35" w:rsidRDefault="00BB1B20" w:rsidP="00F64D35">
      <w:pPr>
        <w:pStyle w:val="PlainText"/>
        <w:ind w:left="360" w:firstLine="348"/>
        <w:jc w:val="both"/>
        <w:rPr>
          <w:rFonts w:ascii="Times New Roman" w:hAnsi="Times New Roman" w:cs="Times New Roman"/>
          <w:b/>
          <w:bCs/>
          <w:sz w:val="24"/>
          <w:szCs w:val="24"/>
        </w:rPr>
      </w:pPr>
      <w:r w:rsidRPr="00F64D35">
        <w:rPr>
          <w:rFonts w:ascii="Times New Roman" w:hAnsi="Times New Roman" w:cs="Times New Roman"/>
          <w:sz w:val="24"/>
          <w:szCs w:val="24"/>
        </w:rPr>
        <w:t>г) на защиту профессиональной чести и достоинства;</w:t>
      </w:r>
    </w:p>
    <w:p w:rsidR="00BB1B20" w:rsidRPr="00F64D35" w:rsidRDefault="00BB1B20" w:rsidP="00F64D35">
      <w:pPr>
        <w:pStyle w:val="PlainText"/>
        <w:ind w:firstLine="708"/>
        <w:jc w:val="both"/>
        <w:rPr>
          <w:rFonts w:ascii="Times New Roman" w:hAnsi="Times New Roman" w:cs="Times New Roman"/>
          <w:b/>
          <w:bCs/>
          <w:sz w:val="24"/>
          <w:szCs w:val="24"/>
        </w:rPr>
      </w:pPr>
      <w:r w:rsidRPr="00F64D35">
        <w:rPr>
          <w:rFonts w:ascii="Times New Roman" w:hAnsi="Times New Roman" w:cs="Times New Roman"/>
          <w:sz w:val="24"/>
          <w:szCs w:val="24"/>
        </w:rPr>
        <w:t>д) требовать от администрации МБОУ «Высокогорская СОШ №3» создания условий, необходимых для выполнения должностных обязанностей, повышения квалификации;</w:t>
      </w:r>
    </w:p>
    <w:p w:rsidR="00BB1B20" w:rsidRPr="00F64D35" w:rsidRDefault="00BB1B20" w:rsidP="00F64D35">
      <w:pPr>
        <w:pStyle w:val="PlainText"/>
        <w:ind w:firstLine="708"/>
        <w:jc w:val="both"/>
        <w:rPr>
          <w:rFonts w:ascii="Times New Roman" w:hAnsi="Times New Roman" w:cs="Times New Roman"/>
          <w:b/>
          <w:bCs/>
          <w:sz w:val="24"/>
          <w:szCs w:val="24"/>
        </w:rPr>
      </w:pPr>
      <w:r w:rsidRPr="00F64D35">
        <w:rPr>
          <w:rFonts w:ascii="Times New Roman" w:hAnsi="Times New Roman" w:cs="Times New Roman"/>
          <w:sz w:val="24"/>
          <w:szCs w:val="24"/>
        </w:rPr>
        <w:t>е) участвовать в научно-экспериментальной работе МБОУ «Высокогорская СОШ №3»;</w:t>
      </w:r>
    </w:p>
    <w:p w:rsidR="00BB1B20" w:rsidRPr="00F64D35" w:rsidRDefault="00BB1B20" w:rsidP="00F64D35">
      <w:pPr>
        <w:pStyle w:val="PlainText"/>
        <w:ind w:firstLine="708"/>
        <w:jc w:val="both"/>
        <w:rPr>
          <w:rFonts w:ascii="Times New Roman" w:hAnsi="Times New Roman" w:cs="Times New Roman"/>
          <w:b/>
          <w:bCs/>
          <w:sz w:val="24"/>
          <w:szCs w:val="24"/>
        </w:rPr>
      </w:pPr>
      <w:r w:rsidRPr="00F64D35">
        <w:rPr>
          <w:rFonts w:ascii="Times New Roman" w:hAnsi="Times New Roman" w:cs="Times New Roman"/>
          <w:sz w:val="24"/>
          <w:szCs w:val="24"/>
        </w:rPr>
        <w:t>ж) распространять свой педагогический опыт, получивший научное обоснование;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з) имеют право на аттестацию с целью  установления  уровня их квалификации, предъявляемым к квалификационным категориям (первая или высшая);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и)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Учредителем;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к) на иные дополнительные меры социальной поддержки, установленные законодательством Российской Федерации, Республики Татарстан, муниципальными правовыми актами Высокогорского муниципального района Республики Татарстан. </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5.13. Педагогические работники обязаны:</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а) соблюдать настоящий устав, правила внутреннего трудового распорядка МБОУ «Высокогорская СОШ №3», должностные инструкции;</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б) качественно и в полном объеме реализовывать образовательные программы в соответствии с учебным планом и графиком образовательного процесса;</w:t>
      </w:r>
    </w:p>
    <w:p w:rsidR="00BB1B20" w:rsidRPr="00F64D35" w:rsidRDefault="00BB1B20" w:rsidP="00F64D35">
      <w:pPr>
        <w:pStyle w:val="PlainText"/>
        <w:ind w:firstLine="708"/>
        <w:jc w:val="both"/>
        <w:rPr>
          <w:rFonts w:ascii="Times New Roman" w:hAnsi="Times New Roman" w:cs="Times New Roman"/>
          <w:b/>
          <w:bCs/>
          <w:sz w:val="24"/>
          <w:szCs w:val="24"/>
        </w:rPr>
      </w:pPr>
      <w:r w:rsidRPr="00F64D35">
        <w:rPr>
          <w:rFonts w:ascii="Times New Roman" w:hAnsi="Times New Roman" w:cs="Times New Roman"/>
          <w:sz w:val="24"/>
          <w:szCs w:val="24"/>
        </w:rPr>
        <w:t>в) нести ответственность за жизнь и здоровье обучающихся во время образовательного процесса;</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г) защищать обучающихся от всех форм физического и психологического насилия;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д) повышать свое профессиональное мастерство, постоянно совершенствовать методы и приемы воспитания и обучения;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е) содействовать удовлетворению спроса на образовательные услуги, участвовать в организации дополнительных услуг;</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ж) сотрудничать с семьями обучающихся по вопросам воспитания и обучения;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з) в отношениях и общении с обучающимися следовать нормам педагогической этики, не допускать своим поведением, стилем общения с обучающимися дискредитации собственной педагогической деятельности и учебно-воспитательного процесса в МБОУ «Высокогорская СОШ №3».</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и) проходить аттестацию с целью подтверждения соответствия занимаемой должности.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5.14. Объем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МБОУ «Высокогорская СОШ №3», за исключением случаев уменьшения количества часов по учебным планам и программам, сокращения количества классов (групп продленного дня).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При установлении учебной нагрузки на новый учебный год учителям и другим педагогическим работникам, для которых МБОУ «Высокогорская СОШ №3» является местом основной работы, как правило, сохраняется ее объем и преемственность.</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На педагогического работника МБОУ «Высокогорская СОШ №3» с его согласия приказом директора МБОУ «Высокогорская СОШ №3» могут возлагаться функции классного руководителя по организации и координации воспитательной работы с обучающимися в классе.</w:t>
      </w:r>
    </w:p>
    <w:p w:rsidR="00BB1B20" w:rsidRPr="00F64D35" w:rsidRDefault="00BB1B20" w:rsidP="00F64D35">
      <w:pPr>
        <w:pStyle w:val="PlainText"/>
        <w:ind w:firstLine="708"/>
        <w:jc w:val="both"/>
        <w:rPr>
          <w:rFonts w:ascii="Times New Roman" w:hAnsi="Times New Roman" w:cs="Times New Roman"/>
          <w:b/>
          <w:bCs/>
          <w:sz w:val="24"/>
          <w:szCs w:val="24"/>
        </w:rPr>
      </w:pPr>
      <w:r w:rsidRPr="00F64D35">
        <w:rPr>
          <w:rFonts w:ascii="Times New Roman" w:hAnsi="Times New Roman" w:cs="Times New Roman"/>
          <w:sz w:val="24"/>
          <w:szCs w:val="24"/>
        </w:rPr>
        <w:t>5.15. Прием работников в МБОУ «Высокогорская СОШ №3» осуществляется в соответствии с нормами трудового законодательства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Трудовые отношения работника и МБОУ «Высокогорская СОШ №3» регулируются трудовым договором, условия которого не должны противоречить законодательству Российской Федерации о труде.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5.16. Работники МБОУ «Высокогорская СОШ №3» имеют право на: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участие в управлении МБОУ «Высокогорская СОШ №3»м в порядке, определяемом настоящим уставом и (или) локальными нормативными актами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защиту профессиональной чести и достоинства.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5.18. Работники МБОУ «Высокогорская СОШ №3» должны соответствовать требованиям квалификационных характеристик и обязаны выполнять настоящий устав.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5.19. Система оплаты труда работников МБОУ «Высокогорская СОШ №3» устанавливается локальными нормативными актами МБОУ «Высокогорская СОШ №3» в соответствии с федеральными законами и иными нормативными правовыми актами Российской Федерации, законами и иными нормативными правовыми актами Республики Татарстан и муниципальными правовыми актами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5.20. МБОУ «Высокогорская СОШ №3» устанавливает заработную плату работников МБОУ «Высокогорская СОШ №3» в зависимости от 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5.21</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Иные права и обязанности работников МБОУ «Высокогорская СОШ №3», социальные гарантии и льготы определяются законодательством Российской Федерации, трудовым договором, должностными инструкциями, правилами внутреннего трудового распорядка МБОУ «Высокогорская СОШ №3».</w:t>
      </w:r>
    </w:p>
    <w:p w:rsidR="00BB1B20" w:rsidRPr="00F64D35" w:rsidRDefault="00BB1B20" w:rsidP="00F64D35">
      <w:pPr>
        <w:autoSpaceDE w:val="0"/>
        <w:autoSpaceDN w:val="0"/>
        <w:adjustRightInd w:val="0"/>
        <w:spacing w:after="0" w:line="240" w:lineRule="auto"/>
        <w:jc w:val="center"/>
        <w:rPr>
          <w:rFonts w:ascii="Times New Roman" w:hAnsi="Times New Roman" w:cs="Times New Roman"/>
          <w:b/>
          <w:bCs/>
          <w:sz w:val="24"/>
          <w:szCs w:val="24"/>
        </w:rPr>
      </w:pPr>
    </w:p>
    <w:p w:rsidR="00BB1B20" w:rsidRPr="00F64D35" w:rsidRDefault="00BB1B20" w:rsidP="00F64D35">
      <w:pPr>
        <w:autoSpaceDE w:val="0"/>
        <w:autoSpaceDN w:val="0"/>
        <w:adjustRightInd w:val="0"/>
        <w:spacing w:after="0" w:line="240" w:lineRule="auto"/>
        <w:jc w:val="center"/>
        <w:rPr>
          <w:rFonts w:ascii="Times New Roman" w:hAnsi="Times New Roman" w:cs="Times New Roman"/>
          <w:b/>
          <w:bCs/>
          <w:sz w:val="24"/>
          <w:szCs w:val="24"/>
        </w:rPr>
      </w:pPr>
      <w:r w:rsidRPr="00F64D35">
        <w:rPr>
          <w:rFonts w:ascii="Times New Roman" w:hAnsi="Times New Roman" w:cs="Times New Roman"/>
          <w:b/>
          <w:bCs/>
          <w:sz w:val="24"/>
          <w:szCs w:val="24"/>
        </w:rPr>
        <w:t>6. ПОРЯДОК УПРАВЛЕНИЯ МБОУ «ВЫСОКОГОРСКАЯ СОШ №3»М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6.1. Управление МБОУ «Высокогорская СОШ №3»м осуществляется в соответствии с законодательством Российской Федерации, строится на принципах единоначалия и самоуправления, обеспечивающих государственно-общественный характер управления МБОУ «Высокогорская СОШ №3»м.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6.2. Органами самоуправления в МБОУ «Высокогорская СОШ №3» являются: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Общее собрание коллектива;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Общее собрание работников;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Педагогический совет;</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Общешкольный родительский комитет.</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6.3. Порядок выборов органов управления МБОУ «Высокогорская СОШ №3»м, их компетенция, организация деятельности определяются настоящим уставом и локальными нормативными актами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b/>
          <w:bCs/>
          <w:sz w:val="24"/>
          <w:szCs w:val="24"/>
        </w:rPr>
      </w:pPr>
      <w:r w:rsidRPr="00F64D35">
        <w:rPr>
          <w:rFonts w:ascii="Times New Roman" w:hAnsi="Times New Roman" w:cs="Times New Roman"/>
          <w:sz w:val="24"/>
          <w:szCs w:val="24"/>
        </w:rPr>
        <w:t>6.4. Общее руководство МБОУ «Высокогорская СОШ №3»м осуществляет прошедший соответствующую аттестацию руководитель - директор</w:t>
      </w:r>
      <w:r w:rsidRPr="00F64D35">
        <w:rPr>
          <w:rFonts w:ascii="Times New Roman" w:hAnsi="Times New Roman" w:cs="Times New Roman"/>
          <w:b/>
          <w:bCs/>
          <w:sz w:val="24"/>
          <w:szCs w:val="24"/>
        </w:rPr>
        <w:t>.</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Директор МБОУ «Высокогорская СОШ №3» назначается на должность и освобождается от нее в соответствии с законодательством Российской Федерации и порядке, установленном муниципальными правовыми актами Высокогорского муниципального района Республики Татарстан, настоящим уставом.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Назначение на должность и освобождение от должности директора МБОУ «Высокогорская СОШ №3» производится Учредителем.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С директором МБОУ «Высокогорская СОШ №3» заключается трудовой договор в соответствии с Трудовым кодексом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6.5. Директор МБОУ «Высокогорская СОШ №3» несет ответственность перед обучающими,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и настоящим уставом.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6.6. Разграничение полномочий между директором МБОУ «Высокогорская СОШ №3» и органами управления МБОУ «Высокогорская СОШ №3» определяется настоящим уставом и локальными нормативными актами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6.7. К компетенции директора МБОУ «Высокогорская СОШ №3» относятся вопросы осуществления текущего руководства деятельностью МБОУ «Высокогорская СОШ №3», за исключением вопросов, отнесенных федеральными законами, муниципальными правовыми актами Высокогорского муниципального района Республики Татарстан, настоящим уставом к компетенции Учредителя и органов управления МБОУ «Высокогорская СОШ №3»м.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Директор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6.8.1. Без доверенности действует от имени МБОУ «Высокогорская СОШ №3», в том числе представляет его интересы и совершает сделки от его имени;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6.8.2. Утверждает штатное расписание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6.8.3. Утверждает регламентирующие деятельность МБОУ «Высокогорская СОШ №3» локальные нормативные акты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6.8.4. Издает приказы и дает указания, обязательные для исполнения всеми работниками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6.8.5. Распоряжается в установленном порядке имуществом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6.8.6. Заключает договоры, в том числе трудовые договоры с работниками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6.8.7. Выдает доверенности, открывает лицевые счета;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6.8.8. Пользуется правом распоряжения средствами МБОУ «Высокогорская СОШ №3» в установленном законодательством Российской Федерации порядке;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6.8.9. Осуществляет иные права и обязанности, предусмотренные законодательством Российской Федерации, Республики Татарстан, муниципальными правовыми актами Высокогорского муниципального района Республики Татарстан, настоящим уставом и иными нормативными документами.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К компетенции Учредителя в области управления МБОУ «Высокогорская СОШ №3»м относятся: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6.9.1. Утверждение устава МБОУ «Высокогорская СОШ №3», а также изменений к нему;</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6.9.2. Рассмотрение и одобрение предложений директора МБОУ «Высокогорская СОШ №3» о создании и ликвидации обособленных подразделений МБОУ «Высокогорская СОШ №3», об открытии и о закрытии его представительств;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6.9.3. Рассмотрение и одобрение предложений директора МБОУ «Высокогорская СОШ №3» о совершении сделок с имуществом МБОУ «Высокогорская СОШ №3» в случаях, если в соответствии с федеральным законодательством для совершения таких сделок требуется согласие Учредителя;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6.9.4. Установление задания для МБОУ «Высокогорская СОШ №3» в соответствии с его основной деятельностью и осуществление финансового обеспечения выполнения этого задания. Досрочное прекращение муниципального задания Учреждению в случаях и порядке, предусмотренных муниципальными правовыми актами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6.9.5. Определение средств массовой информации для публикации МБОУ «Высокогорская СОШ №3»м отчетов о своей деятельности и об использовании закрепленного за ним имущества; </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6.9.6. Утверждение передаточных актов или разделительных балансов;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6.9.7. Установление Правил приема граждан в МБОУ «Высокогорская СОШ №3» в части, не урегулированной законодательством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6.9.8. Издание методических рекомендаций и обязательных для исполнения инструктивных материалов по осуществлению деятельности МБОУ «Высокогорская СОШ №3» в рамках своей компетенции;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6.9.9. Установление требований к содержанию и формам отчетности, а также порядка представления отчетности о деятельности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6.9.10. Осуществление контроля за деятельностью МБОУ «Высокогорская СОШ №3» в части обеспечения сохранности и эффективного использования закрепленной за МБОУ «Высокогорская СОШ №3»м собственности;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6.9.11. Проведение мероприятий по контролю оказания МБОУ «Высокогорская СОШ №3»м муниципальных услуг (выполнения работ) в порядке, предусмотренном муниципальными правовыми актами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6.9.12. Обеспечение содержания зданий и сооружений МБОУ «Высокогорская СОШ №3», обустройство прилегающей к нему территории, координация реконструкции, капитального ремонта объектов МБОУ «Высокогорская СОШ №3», контроль за развитием его материальной базы;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6.9.13. Координация деятельности МБОУ «Высокогорская СОШ №3» по реализации целевых районных программ в сфере образования;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6.9.14. Обеспечение перевода обучающихся с согласия родителей (законных представителей) в другие образовательные МБОУ «Высокогорская СОШ №3» соответствующего типа в случае прекращения деятельности МБОУ «Высокогорская СОШ №3», а также в случае аннулирования лицензии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6.9.15. Подготовка экспертной оценки последствий проекта договора аренды муниципального имущества, закрепленного за МБОУ «Высокогорская СОШ №3»м, решений об изменении назначения, реконструкции, модернизации или ликвидации объектов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6.9.16. Оказание помощи в обеспечении МБОУ «Высокогорская СОШ №3» педагогическими кадрами;</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6.9.17. О</w:t>
      </w:r>
      <w:r w:rsidRPr="00F64D35">
        <w:rPr>
          <w:rFonts w:ascii="Times New Roman" w:hAnsi="Times New Roman" w:cs="Times New Roman"/>
          <w:snapToGrid w:val="0"/>
          <w:sz w:val="24"/>
          <w:szCs w:val="24"/>
        </w:rPr>
        <w:t xml:space="preserve">существление иных полномочий, предусмотренных Законом Российской Федерации «Об образовании», </w:t>
      </w:r>
      <w:r w:rsidRPr="00F64D35">
        <w:rPr>
          <w:rFonts w:ascii="Times New Roman" w:hAnsi="Times New Roman" w:cs="Times New Roman"/>
          <w:sz w:val="24"/>
          <w:szCs w:val="24"/>
        </w:rPr>
        <w:t>иными федеральными законами, постановлениями и распоряжениями Правительства Российской Федерации, нормативными правовыми актами федеральных органов исполнительной власти, Законом Республики Татарстан «Об образовании», иными законами Республики Татарстан, постановлениями и распоряжениями Правительства Республики Татарстан, органов государственной власти Республики Татарстан, муниципальными правовыми актами Высокогорского муниципального района Республики Татарстан, настоящим уставом.</w:t>
      </w:r>
      <w:r w:rsidRPr="00F64D35">
        <w:rPr>
          <w:rFonts w:ascii="Times New Roman" w:hAnsi="Times New Roman" w:cs="Times New Roman"/>
          <w:snapToGrid w:val="0"/>
          <w:sz w:val="24"/>
          <w:szCs w:val="24"/>
        </w:rPr>
        <w:t xml:space="preserve"> </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 xml:space="preserve">6.10. Высшим органом самоуправления МБОУ «Высокогорская СОШ №3» является Общее собрание коллектива. В состав Общего собрания коллектива входят все работники МБОУ «Высокогорская СОШ №3», родители (законные представители) обучающихся по норме 1 человек от 1 обучающегося (если в МБОУ «Высокогорская СОШ №3» получают образование несколько обучающихся из одной семьи, то по норме 1 родитель (законный представитель) от 1 семьи), обучающиеся 9-11 классов. </w:t>
      </w:r>
      <w:r w:rsidRPr="00F64D35">
        <w:rPr>
          <w:rFonts w:ascii="Times New Roman" w:eastAsia="MS Mincho" w:hAnsi="Times New Roman" w:cs="Times New Roman"/>
          <w:sz w:val="24"/>
          <w:szCs w:val="24"/>
        </w:rPr>
        <w:t xml:space="preserve">Собрание считается правомочным, если на нем присутствует не менее двух третей списочного состава коллектива МБОУ «Высокогорская СОШ №3». </w:t>
      </w:r>
      <w:r w:rsidRPr="00F64D35">
        <w:rPr>
          <w:rFonts w:ascii="Times New Roman" w:hAnsi="Times New Roman" w:cs="Times New Roman"/>
          <w:color w:val="000000"/>
          <w:sz w:val="24"/>
          <w:szCs w:val="24"/>
        </w:rPr>
        <w:t>Члены Общего собрания коллектива выполняют свои обязанности на общественных началах.</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6.10.1. К компетенции Общего собрания коллектива относится:</w:t>
      </w:r>
    </w:p>
    <w:p w:rsidR="00BB1B20" w:rsidRPr="00F64D35" w:rsidRDefault="00BB1B20" w:rsidP="00F64D35">
      <w:pPr>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а) принятие новой редакции устава МБОУ «Высокогорская СОШ №3», изменений и дополнений к нему;</w:t>
      </w:r>
    </w:p>
    <w:p w:rsidR="00BB1B20" w:rsidRPr="00F64D35" w:rsidRDefault="00BB1B20" w:rsidP="00F64D35">
      <w:pPr>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б) утверждение Концепции развития МБОУ «Высокогорская СОШ №3»;</w:t>
      </w:r>
    </w:p>
    <w:p w:rsidR="00BB1B20" w:rsidRPr="00F64D35" w:rsidRDefault="00BB1B20" w:rsidP="00F64D35">
      <w:pPr>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в) заслушивание отчета директора о результатах работы и перспективах развития МБОУ «Высокогорская СОШ №3».</w:t>
      </w:r>
    </w:p>
    <w:p w:rsidR="00BB1B20" w:rsidRPr="00F64D35" w:rsidRDefault="00BB1B20" w:rsidP="00F64D35">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F64D35">
        <w:rPr>
          <w:rFonts w:ascii="Times New Roman" w:hAnsi="Times New Roman" w:cs="Times New Roman"/>
          <w:color w:val="000000"/>
          <w:sz w:val="24"/>
          <w:szCs w:val="24"/>
        </w:rPr>
        <w:t>6.10.2. Общее собрание коллектива выбирает из своего состава председателя, который проводит его заседания и подписывает его</w:t>
      </w:r>
      <w:r w:rsidRPr="00F64D35">
        <w:rPr>
          <w:rFonts w:ascii="Times New Roman" w:hAnsi="Times New Roman" w:cs="Times New Roman"/>
          <w:sz w:val="24"/>
          <w:szCs w:val="24"/>
        </w:rPr>
        <w:t xml:space="preserve"> </w:t>
      </w:r>
      <w:r w:rsidRPr="00F64D35">
        <w:rPr>
          <w:rFonts w:ascii="Times New Roman" w:hAnsi="Times New Roman" w:cs="Times New Roman"/>
          <w:color w:val="000000"/>
          <w:sz w:val="24"/>
          <w:szCs w:val="24"/>
        </w:rPr>
        <w:t xml:space="preserve">решения. </w:t>
      </w:r>
    </w:p>
    <w:p w:rsidR="00BB1B20" w:rsidRPr="00F64D35" w:rsidRDefault="00BB1B20" w:rsidP="00F64D3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color w:val="000000"/>
          <w:sz w:val="24"/>
          <w:szCs w:val="24"/>
        </w:rPr>
        <w:t xml:space="preserve">6.10.3. </w:t>
      </w:r>
      <w:r w:rsidRPr="00F64D35">
        <w:rPr>
          <w:rFonts w:ascii="Times New Roman" w:hAnsi="Times New Roman" w:cs="Times New Roman"/>
          <w:sz w:val="24"/>
          <w:szCs w:val="24"/>
        </w:rPr>
        <w:t>Для ведения протоколов заседаний Общего собрания коллектива и подсчета голосов из его членов избирается секретарь (делопроизводитель).</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color w:val="000000"/>
          <w:spacing w:val="-4"/>
          <w:sz w:val="24"/>
          <w:szCs w:val="24"/>
        </w:rPr>
      </w:pPr>
      <w:r w:rsidRPr="00F64D35">
        <w:rPr>
          <w:rFonts w:ascii="Times New Roman" w:hAnsi="Times New Roman" w:cs="Times New Roman"/>
          <w:sz w:val="24"/>
          <w:szCs w:val="24"/>
        </w:rPr>
        <w:t>6.10.4. Общее собрание коллектива созывается ежегодно. Решения Общего собрания коллектива принимаются простым большинством голосов.</w:t>
      </w:r>
      <w:r w:rsidRPr="00F64D35">
        <w:rPr>
          <w:rFonts w:ascii="Times New Roman" w:hAnsi="Times New Roman" w:cs="Times New Roman"/>
          <w:color w:val="000000"/>
          <w:spacing w:val="5"/>
          <w:sz w:val="24"/>
          <w:szCs w:val="24"/>
        </w:rPr>
        <w:t xml:space="preserve"> В случае равенства голосов, голос </w:t>
      </w:r>
      <w:r w:rsidRPr="00F64D35">
        <w:rPr>
          <w:rFonts w:ascii="Times New Roman" w:hAnsi="Times New Roman" w:cs="Times New Roman"/>
          <w:color w:val="000000"/>
          <w:spacing w:val="3"/>
          <w:sz w:val="24"/>
          <w:szCs w:val="24"/>
        </w:rPr>
        <w:t xml:space="preserve">председателя является решающим. Процедура голосования определяется Общим собранием коллектива </w:t>
      </w:r>
      <w:r w:rsidRPr="00F64D35">
        <w:rPr>
          <w:rFonts w:ascii="Times New Roman" w:hAnsi="Times New Roman" w:cs="Times New Roman"/>
          <w:color w:val="000000"/>
          <w:spacing w:val="-4"/>
          <w:sz w:val="24"/>
          <w:szCs w:val="24"/>
        </w:rPr>
        <w:t>на заседании самостоятельно.</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6.10.5. Протоколы заседаний Общего собрания коллектива, его решения оформляются секретарем (делопроизводителем) в Книгу протоколов заседаний Общего собрания коллектива, каждый протокол подписывается председателем Общего собрания коллектива и секретарем (делопроизводителем). Книга протоколов заседаний Общего собрания коллектива вносится в номенклатуру дел МБОУ «Высокогорская СОШ №3» и хранится в его канцелярии.</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b/>
          <w:bCs/>
          <w:sz w:val="24"/>
          <w:szCs w:val="24"/>
        </w:rPr>
      </w:pPr>
      <w:r w:rsidRPr="00F64D35">
        <w:rPr>
          <w:rFonts w:ascii="Times New Roman" w:hAnsi="Times New Roman" w:cs="Times New Roman"/>
          <w:sz w:val="24"/>
          <w:szCs w:val="24"/>
        </w:rPr>
        <w:t>6.11. В целях рассмотрения сложных педагогических и методических вопросов, вопросов организации учебно-воспитательного процесса, изучения и распространения  передового педагогического опыта в МБОУ «Высокогорская СОШ №3» действует Педагогический совет.</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6.11.1. Педагогический совет организуется в составе директора, заместителей директора по учебно-воспитательной работе, заведующего библиотекой и всех педагогических работников МБОУ «Высокогорская СОШ №3».</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6.11.2. Педагогический совет является постоянно действующим органом самоуправления МБОУ «Высокогорская СОШ №3».</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6.11.3 Полномочия, структура, порядок формирования и порядок деятельности Педагогического совета устанавливаются локальным актом МБОУ «Высокогорская СОШ №3» – Положением о Педагогическом совете.</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 xml:space="preserve">6.12. Органом самоуправления трудового коллектива МБОУ «Высокогорская СОШ №3» является Общее собрание работников. В состав Общего собрания работников входят все работники МБОУ «Высокогорская СОШ №3». </w:t>
      </w:r>
      <w:r w:rsidRPr="00F64D35">
        <w:rPr>
          <w:rFonts w:ascii="Times New Roman" w:eastAsia="MS Mincho" w:hAnsi="Times New Roman" w:cs="Times New Roman"/>
          <w:sz w:val="24"/>
          <w:szCs w:val="24"/>
        </w:rPr>
        <w:t>Собрание считается правомочным, если на нем присутствует не менее двух третей списочного состава работников МБОУ «Высокогорская СОШ №3».</w:t>
      </w:r>
    </w:p>
    <w:p w:rsidR="00BB1B20" w:rsidRPr="00F64D35" w:rsidRDefault="00BB1B20" w:rsidP="00F64D35">
      <w:pPr>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6.12.1. К компетенции Общего собрания работников МБОУ «Высокогорская СОШ №3» относится:</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а). рассмотрение вопросов, связанных с соблюдением законодательства о труде работниками МБОУ «Высокогорская СОШ №3», администрацией МБОУ «Высокогорская СОШ №3», а также, положений Коллективного трудового договора между МБОУ «Высокогорская СОШ №3»м и работниками  МБОУ «Высокогорская СОШ №3»;</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б) рассмотрение спорных или конфликтных ситуаций, касающихся отношений между работниками МБОУ «Высокогорская СОШ №3»;</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в) рассмотрение вопросов, касающихся улучшения условий труда работников МБОУ «Высокогорская СОШ №3»;</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г) представление педагогических и других работников к различным видам поощрений;</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д) заслушивание отчета председателя профсоюзного комитета МБОУ «Высокогорская СОШ №3» о работе, проделанной профсоюзным комитетом МБОУ «Высокогорская СОШ №3» в течение учебного года;</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е) рассмотрение и принятие Коллективного договора;</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ж) образование комиссии по трудовым спорам в МБОУ «Высокогорская СОШ №3»;</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з) утверждение требований, выдвинутых работниками и (или) представительным органом работников МБОУ «Высокогорская СОШ №3» при проведении забастовки;</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и) принятие решения об участии работников МБОУ «Высокогорская СОШ №3» в забастовке, объявленной профессиональным союзом (объединением профессиональных союзов).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6.12.2. Организационной формой работы Общего собрания работников является заседание, которое проводится по мере необходимости, но не реже одного раза в год.</w:t>
      </w:r>
    </w:p>
    <w:p w:rsidR="00BB1B20" w:rsidRPr="00F64D35" w:rsidRDefault="00BB1B20" w:rsidP="00F64D35">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F64D35">
        <w:rPr>
          <w:rFonts w:ascii="Times New Roman" w:hAnsi="Times New Roman" w:cs="Times New Roman"/>
          <w:color w:val="000000"/>
          <w:sz w:val="24"/>
          <w:szCs w:val="24"/>
        </w:rPr>
        <w:t>6.12.3. Общее собрание работников выбирает из своего состава председателя, который проводит его заседания и подписывает его</w:t>
      </w:r>
      <w:r w:rsidRPr="00F64D35">
        <w:rPr>
          <w:rFonts w:ascii="Times New Roman" w:hAnsi="Times New Roman" w:cs="Times New Roman"/>
          <w:sz w:val="24"/>
          <w:szCs w:val="24"/>
        </w:rPr>
        <w:t xml:space="preserve"> </w:t>
      </w:r>
      <w:r w:rsidRPr="00F64D35">
        <w:rPr>
          <w:rFonts w:ascii="Times New Roman" w:hAnsi="Times New Roman" w:cs="Times New Roman"/>
          <w:color w:val="000000"/>
          <w:sz w:val="24"/>
          <w:szCs w:val="24"/>
        </w:rPr>
        <w:t>решения.</w:t>
      </w:r>
    </w:p>
    <w:p w:rsidR="00BB1B20" w:rsidRPr="00F64D35" w:rsidRDefault="00BB1B20" w:rsidP="00F64D3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color w:val="000000"/>
          <w:sz w:val="24"/>
          <w:szCs w:val="24"/>
        </w:rPr>
        <w:t xml:space="preserve">6.12.4. </w:t>
      </w:r>
      <w:r w:rsidRPr="00F64D35">
        <w:rPr>
          <w:rFonts w:ascii="Times New Roman" w:hAnsi="Times New Roman" w:cs="Times New Roman"/>
          <w:sz w:val="24"/>
          <w:szCs w:val="24"/>
        </w:rPr>
        <w:t>Для ведения протоколов заседаний Общего собрания работников и подсчета голосов из его членов избирается секретарь (делопроизводитель).</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6.12.5. Общее собрание работников созывается его председателем по собственной инициативе, инициативе работников МБОУ «Высокогорская СОШ №3», председателя профсоюзного комитета МБОУ «Высокогорская СОШ №3», директора МБОУ «Высокогорская СОШ №3».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6.12.6. Решения Общего собрания работников принимается простым большинством голосов и оформляются протоколом, который подписывается председателем и секретарем Общего собрания работников. В случае равенства голосов решающим является голос председателя Общего собрания работников.</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6.12.7. Протоколы заседаний Общего собрания работников, его решения оформляются секретарем (делопроизводителем) в Книгу протоколов заседаний Общего собрания работников, каждый протокол подписывается председателем Общего собрания работников и секретарем (делопроизводителем). Книга протоколов заседаний Общего собрания работников вносится в номенклатуру дел МБОУ «Высокогорская СОШ №3» и хранится в его канцелярии.</w:t>
      </w:r>
    </w:p>
    <w:p w:rsidR="00BB1B20" w:rsidRPr="00F64D35" w:rsidRDefault="00BB1B20" w:rsidP="00F64D35">
      <w:pPr>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6.12.8. Порядок организации деятельности Общего собрания работников определяется локальным актом МБОУ «Высокогорская СОШ №3» – Положением об Общем собрании работников.</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sz w:val="24"/>
          <w:szCs w:val="24"/>
        </w:rPr>
      </w:pPr>
      <w:r w:rsidRPr="00F64D35">
        <w:rPr>
          <w:sz w:val="24"/>
          <w:szCs w:val="24"/>
        </w:rPr>
        <w:t xml:space="preserve">         6.13. </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Органом  самоуправления в период между Собраниями является</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Совет</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МБОУ «Высокогорская СОШ №3»</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 xml:space="preserve">состоящий из представителей педагогических работников, родителей(законных представителей) и обучающихся старших классов.(Кворум составляет 5:3:3). Представители  обладают  правом решающего голоса и избираются тайным голосованием: на педагогическом совете, на общешкольном родительском собрании, на собрании старшеклассников. В совет входит по должности директор школы, который и является  его председателем. Избирается секретарь, который ведет все протоколы .Протоколы подписываются председателем, секретарем и хранятся в школе. </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sz w:val="24"/>
          <w:szCs w:val="24"/>
        </w:rPr>
      </w:pPr>
      <w:r w:rsidRPr="00F64D35">
        <w:rPr>
          <w:rFonts w:ascii="Times New Roman" w:hAnsi="Times New Roman" w:cs="Times New Roman"/>
          <w:sz w:val="24"/>
          <w:szCs w:val="24"/>
        </w:rPr>
        <w:t xml:space="preserve">        6.13.1. Совет  собирается не реже 4 раз в год. Решения совета являются обязательными для всех участников образовательного процесса.</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sz w:val="24"/>
          <w:szCs w:val="24"/>
        </w:rPr>
      </w:pPr>
      <w:r w:rsidRPr="00F64D35">
        <w:rPr>
          <w:rFonts w:ascii="Times New Roman" w:hAnsi="Times New Roman" w:cs="Times New Roman"/>
          <w:sz w:val="24"/>
          <w:szCs w:val="24"/>
        </w:rPr>
        <w:t xml:space="preserve">        6.13.2. Срок полномочий избранного совета – 2 года.</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sz w:val="24"/>
          <w:szCs w:val="24"/>
        </w:rPr>
      </w:pPr>
      <w:r w:rsidRPr="00F64D35">
        <w:rPr>
          <w:rFonts w:ascii="Times New Roman" w:hAnsi="Times New Roman" w:cs="Times New Roman"/>
          <w:sz w:val="24"/>
          <w:szCs w:val="24"/>
        </w:rPr>
        <w:t xml:space="preserve">        6.13.3. Компетенция Совета:</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sz w:val="24"/>
          <w:szCs w:val="24"/>
        </w:rPr>
      </w:pPr>
      <w:r w:rsidRPr="00F64D35">
        <w:rPr>
          <w:rFonts w:ascii="Times New Roman" w:hAnsi="Times New Roman" w:cs="Times New Roman"/>
          <w:sz w:val="24"/>
          <w:szCs w:val="24"/>
        </w:rPr>
        <w:t xml:space="preserve">         а) организует выполнение решений Общего  собрания  трудового коллектива;</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sz w:val="24"/>
          <w:szCs w:val="24"/>
        </w:rPr>
      </w:pPr>
      <w:r w:rsidRPr="00F64D35">
        <w:rPr>
          <w:rFonts w:ascii="Times New Roman" w:hAnsi="Times New Roman" w:cs="Times New Roman"/>
          <w:sz w:val="24"/>
          <w:szCs w:val="24"/>
        </w:rPr>
        <w:t xml:space="preserve">         б) утверждает  план развития МОУ «Федоровская СОШ имени Е.Г.Тутаева»;</w:t>
      </w:r>
    </w:p>
    <w:p w:rsidR="00BB1B20" w:rsidRPr="00F64D35" w:rsidRDefault="00BB1B20" w:rsidP="00F64D35">
      <w:pPr>
        <w:autoSpaceDE w:val="0"/>
        <w:autoSpaceDN w:val="0"/>
        <w:adjustRightInd w:val="0"/>
        <w:spacing w:after="0" w:line="240" w:lineRule="auto"/>
        <w:ind w:firstLine="284"/>
        <w:jc w:val="both"/>
        <w:rPr>
          <w:rFonts w:ascii="Times New Roman" w:hAnsi="Times New Roman" w:cs="Times New Roman"/>
          <w:b/>
          <w:bCs/>
          <w:sz w:val="24"/>
          <w:szCs w:val="24"/>
        </w:rPr>
      </w:pPr>
      <w:r w:rsidRPr="00F64D35">
        <w:rPr>
          <w:rFonts w:ascii="Times New Roman" w:hAnsi="Times New Roman" w:cs="Times New Roman"/>
          <w:sz w:val="24"/>
          <w:szCs w:val="24"/>
        </w:rPr>
        <w:t xml:space="preserve">         в) принятие решений по другим наиболее общим вопросам, определяющим перспективы развития МОУ, не отнесенных к компетенции директора школы.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6.14. В целях содействия Учреждению в осуществлении воспитания и обучения детей в МБОУ «Высокогорская СОШ №3» создается Общешкольный родительский комитет.</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6.14.1 Задачами Общешкольного родительского комитета являются: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укрепление связи между семьей и МБОУ «Высокогорская СОШ №3»м в целях установления единства воспитательного влияния на детей педагогического коллектива и семьи;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привлечение родительской общественности к активному участию в жизни МБОУ «Высокогорская СОШ №3», к организации внеклассной и внешкольной работы;</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участие в организации широкой педагогической пропаганды среди родителей и населения.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6.14.2 Общешкольный родительский комитет избирается сроком на 1 учебный год. </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6.14.3. Полномочия, структура, порядок формирования и порядок деятельности Общешкольного родительского комитета устанавливаются локальным актом МБОУ «Высокогорская СОШ №3» – Положением об Общешкольном родительском комитете.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6.15. В МБОУ «Высокогорская СОШ №3» могут создаваться различные профессионально-педагогические объединения: методический совет, методические объединения, кафедры, творческие лаборатории и др.</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 xml:space="preserve">6.15.1. Цель создания профессионально-педагогических объединений: </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 xml:space="preserve">а) оказание методической помощи педагогическим работникам; </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 xml:space="preserve">б) организация научно-методической, исследовательской и опытно-экспериментальной деятельности педагогического и ученического коллективов; </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 xml:space="preserve">в) просветительско-педагогическая деятельность; </w:t>
      </w:r>
    </w:p>
    <w:p w:rsidR="00BB1B20" w:rsidRPr="00F64D35" w:rsidRDefault="00BB1B20" w:rsidP="00F64D35">
      <w:pPr>
        <w:autoSpaceDE w:val="0"/>
        <w:autoSpaceDN w:val="0"/>
        <w:adjustRightInd w:val="0"/>
        <w:spacing w:after="0" w:line="240" w:lineRule="auto"/>
        <w:ind w:left="700"/>
        <w:jc w:val="both"/>
        <w:rPr>
          <w:rFonts w:ascii="Times New Roman" w:hAnsi="Times New Roman" w:cs="Times New Roman"/>
          <w:sz w:val="24"/>
          <w:szCs w:val="24"/>
        </w:rPr>
      </w:pPr>
      <w:r w:rsidRPr="00F64D35">
        <w:rPr>
          <w:rFonts w:ascii="Times New Roman" w:hAnsi="Times New Roman" w:cs="Times New Roman"/>
          <w:sz w:val="24"/>
          <w:szCs w:val="24"/>
        </w:rPr>
        <w:t xml:space="preserve">г) экспертиза методических и учебных материалов, качества работы педагогов; </w:t>
      </w:r>
    </w:p>
    <w:p w:rsidR="00BB1B20" w:rsidRPr="00F64D35" w:rsidRDefault="00BB1B20" w:rsidP="00F64D35">
      <w:pPr>
        <w:autoSpaceDE w:val="0"/>
        <w:autoSpaceDN w:val="0"/>
        <w:adjustRightInd w:val="0"/>
        <w:spacing w:after="0" w:line="240" w:lineRule="auto"/>
        <w:ind w:firstLine="700"/>
        <w:jc w:val="both"/>
        <w:rPr>
          <w:rFonts w:ascii="Times New Roman" w:hAnsi="Times New Roman" w:cs="Times New Roman"/>
          <w:sz w:val="24"/>
          <w:szCs w:val="24"/>
        </w:rPr>
      </w:pPr>
      <w:r w:rsidRPr="00F64D35">
        <w:rPr>
          <w:rFonts w:ascii="Times New Roman" w:hAnsi="Times New Roman" w:cs="Times New Roman"/>
          <w:sz w:val="24"/>
          <w:szCs w:val="24"/>
        </w:rPr>
        <w:t>д) рассмотрение и обсуждение экзаменационных материалов, учебных программ и календарно-тематического планирования на учебный год.</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6.16. В МБОУ «Высокогорская СОШ №3» могут создаваться на добровольной основе органы ученического самоуправления и ученические организации. МБОУ «Высокогорская СОШ №3» предоставляет представителям ученических организаций необходимую информацию и допускает их к участию в заседаниях органов управления при обсуждении вопросов, касающихся интересов обучающихся.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6.17. Порядок деятельности, компетенция профессионально-педагогических объединений, органов ученического самоуправления и ученических организаций определяются локальными актами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p>
    <w:p w:rsidR="00BB1B20" w:rsidRPr="00F64D35" w:rsidRDefault="00BB1B20" w:rsidP="00F64D35">
      <w:pPr>
        <w:spacing w:after="0" w:line="240" w:lineRule="auto"/>
        <w:jc w:val="center"/>
        <w:rPr>
          <w:rFonts w:ascii="Times New Roman" w:hAnsi="Times New Roman" w:cs="Times New Roman"/>
          <w:b/>
          <w:bCs/>
          <w:sz w:val="24"/>
          <w:szCs w:val="24"/>
        </w:rPr>
      </w:pPr>
      <w:r w:rsidRPr="00F64D35">
        <w:rPr>
          <w:rFonts w:ascii="Times New Roman" w:hAnsi="Times New Roman" w:cs="Times New Roman"/>
          <w:b/>
          <w:bCs/>
          <w:sz w:val="24"/>
          <w:szCs w:val="24"/>
        </w:rPr>
        <w:t>7. УПРАВЛЕНИЕ ФИЛИАЛОМ</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 xml:space="preserve">7.1.Управление деятельностью филиала МБОУ «Высокогорская СОШ №3» осуществляется в соответствии с законодательством и Уставом МБОУ «Высокогорская СОШ №3». Непосредственно функцию управления выполняет заведующий филиалом, назначаемый  приказом  директора МБОУ «Высокогорская СОШ №3». </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 xml:space="preserve">7.2.Руководитель филиала осуществляет свою деятельность от имени филиала в соответствии  с законодательством  по доверенности, выданной от имени МБОУ «Высокогорская СОШ №3», за подписью директора  МБОУ «Высокогорская СОШ №3». </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7.3.Директор МБОУ «Высокогорская СОШ №3» в доверенности отражает конкретные полномочия, предоставляемые МБОУ «Высокогорская СОШ №3»м филиалу:</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обеспечение функционирования филиала;</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представление филиала в отношениях с органами законодательной и исполнительной власти, юридическими и физическими лицами;</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право подписания договоров от лица МБОУ «Высокогорская СОШ №3» по отдельным вопросам деятельности (учебно-воспитательной и хозяйственной);</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право приема работников в филиал МБОУ «Высокогорская СОШ №3»;</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зачисление обучающихся;</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представление отчета о деятельности филиала в МБОУ «Высокогорская СОШ №3»;</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другие права и обязанности в зависимости от усмотрения директора МБОУ «Высокогорская СОШ №3», делегирующего свои полномочия руководителю филиала.</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Директор МБОУ «Высокогорская СОШ №3» утверждает учебный план филиала, тарификационные списки, в пределах имеющихся  средств  определяет размеры доплат и надбавок, премий и других выплат стимулирующего характера работников филиала.</w:t>
      </w:r>
    </w:p>
    <w:p w:rsidR="00BB1B20" w:rsidRPr="00F64D35" w:rsidRDefault="00BB1B20" w:rsidP="00F64D35">
      <w:pPr>
        <w:pStyle w:val="a3"/>
        <w:spacing w:line="240" w:lineRule="auto"/>
        <w:ind w:right="-365"/>
        <w:rPr>
          <w:sz w:val="24"/>
          <w:szCs w:val="24"/>
        </w:rPr>
      </w:pPr>
      <w:r w:rsidRPr="00F64D35">
        <w:rPr>
          <w:sz w:val="24"/>
          <w:szCs w:val="24"/>
        </w:rPr>
        <w:t>7.4. МБОУ «Высокогорская СОШ №3»:</w:t>
      </w:r>
    </w:p>
    <w:p w:rsidR="00BB1B20" w:rsidRPr="00F64D35" w:rsidRDefault="00BB1B20" w:rsidP="00F64D35">
      <w:pPr>
        <w:pStyle w:val="a3"/>
        <w:spacing w:line="240" w:lineRule="auto"/>
        <w:ind w:right="-365"/>
        <w:rPr>
          <w:sz w:val="24"/>
          <w:szCs w:val="24"/>
        </w:rPr>
      </w:pPr>
      <w:r w:rsidRPr="00F64D35">
        <w:rPr>
          <w:sz w:val="24"/>
          <w:szCs w:val="24"/>
        </w:rPr>
        <w:t>оказывает филиалам консультационную  помощь;</w:t>
      </w:r>
    </w:p>
    <w:p w:rsidR="00BB1B20" w:rsidRPr="00F64D35" w:rsidRDefault="00BB1B20" w:rsidP="00F64D35">
      <w:pPr>
        <w:pStyle w:val="a3"/>
        <w:spacing w:line="240" w:lineRule="auto"/>
        <w:ind w:right="-365"/>
        <w:rPr>
          <w:sz w:val="24"/>
          <w:szCs w:val="24"/>
        </w:rPr>
      </w:pPr>
      <w:r w:rsidRPr="00F64D35">
        <w:rPr>
          <w:sz w:val="24"/>
          <w:szCs w:val="24"/>
        </w:rPr>
        <w:t xml:space="preserve">предоставляет филиалам возможность использования материально-технической базы и оборудования; </w:t>
      </w:r>
    </w:p>
    <w:p w:rsidR="00BB1B20" w:rsidRPr="00F64D35" w:rsidRDefault="00BB1B20" w:rsidP="00F64D35">
      <w:pPr>
        <w:pStyle w:val="a3"/>
        <w:spacing w:line="240" w:lineRule="auto"/>
        <w:ind w:right="-365"/>
        <w:rPr>
          <w:sz w:val="24"/>
          <w:szCs w:val="24"/>
        </w:rPr>
      </w:pPr>
      <w:r w:rsidRPr="00F64D35">
        <w:rPr>
          <w:sz w:val="24"/>
          <w:szCs w:val="24"/>
        </w:rPr>
        <w:t>организует методическую работу и деятельность по повышению профессиональной компетентности педагогических работников;</w:t>
      </w:r>
    </w:p>
    <w:p w:rsidR="00BB1B20" w:rsidRPr="00F64D35" w:rsidRDefault="00BB1B20" w:rsidP="00F64D35">
      <w:pPr>
        <w:pStyle w:val="a3"/>
        <w:spacing w:line="240" w:lineRule="auto"/>
        <w:ind w:right="-365"/>
        <w:rPr>
          <w:sz w:val="24"/>
          <w:szCs w:val="24"/>
        </w:rPr>
      </w:pPr>
      <w:r w:rsidRPr="00F64D35">
        <w:rPr>
          <w:sz w:val="24"/>
          <w:szCs w:val="24"/>
        </w:rPr>
        <w:t>осуществляет функцию административного управления филиалом на закрепленной за ним территории;</w:t>
      </w:r>
    </w:p>
    <w:p w:rsidR="00BB1B20" w:rsidRPr="00F64D35" w:rsidRDefault="00BB1B20" w:rsidP="00F64D35">
      <w:pPr>
        <w:pStyle w:val="a3"/>
        <w:spacing w:line="240" w:lineRule="auto"/>
        <w:ind w:right="-365"/>
        <w:rPr>
          <w:sz w:val="24"/>
          <w:szCs w:val="24"/>
        </w:rPr>
      </w:pPr>
      <w:r w:rsidRPr="00F64D35">
        <w:rPr>
          <w:sz w:val="24"/>
          <w:szCs w:val="24"/>
        </w:rPr>
        <w:t>осуществляет взаимодействие с социальными партнерами.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p>
    <w:p w:rsidR="00BB1B20" w:rsidRPr="00F64D35" w:rsidRDefault="00BB1B20" w:rsidP="00F64D35">
      <w:pPr>
        <w:autoSpaceDE w:val="0"/>
        <w:autoSpaceDN w:val="0"/>
        <w:adjustRightInd w:val="0"/>
        <w:spacing w:after="0" w:line="240" w:lineRule="auto"/>
        <w:ind w:firstLine="540"/>
        <w:jc w:val="center"/>
        <w:rPr>
          <w:rFonts w:ascii="Times New Roman" w:hAnsi="Times New Roman" w:cs="Times New Roman"/>
          <w:b/>
          <w:bCs/>
          <w:sz w:val="24"/>
          <w:szCs w:val="24"/>
        </w:rPr>
      </w:pPr>
    </w:p>
    <w:p w:rsidR="00BB1B20" w:rsidRPr="00F64D35" w:rsidRDefault="00BB1B20" w:rsidP="00F64D35">
      <w:pPr>
        <w:autoSpaceDE w:val="0"/>
        <w:autoSpaceDN w:val="0"/>
        <w:adjustRightInd w:val="0"/>
        <w:spacing w:after="0" w:line="240" w:lineRule="auto"/>
        <w:ind w:firstLine="540"/>
        <w:jc w:val="center"/>
        <w:rPr>
          <w:rFonts w:ascii="Times New Roman" w:hAnsi="Times New Roman" w:cs="Times New Roman"/>
          <w:b/>
          <w:bCs/>
          <w:sz w:val="24"/>
          <w:szCs w:val="24"/>
        </w:rPr>
      </w:pPr>
      <w:r w:rsidRPr="00F64D35">
        <w:rPr>
          <w:rFonts w:ascii="Times New Roman" w:hAnsi="Times New Roman" w:cs="Times New Roman"/>
          <w:b/>
          <w:bCs/>
          <w:sz w:val="24"/>
          <w:szCs w:val="24"/>
        </w:rPr>
        <w:t xml:space="preserve">8. СТРУКТУРА ФИНАНСОВОЙ И ХОЗЯЙСТВЕННОЙ ДЕЯТЕЛЬНОСТИ МБОУ «ВЫСОКОГОРСКАЯ СОШ №3» </w:t>
      </w:r>
    </w:p>
    <w:p w:rsidR="00BB1B20" w:rsidRPr="00F64D35" w:rsidRDefault="00BB1B20" w:rsidP="00F64D35">
      <w:pPr>
        <w:autoSpaceDE w:val="0"/>
        <w:autoSpaceDN w:val="0"/>
        <w:adjustRightInd w:val="0"/>
        <w:spacing w:after="0" w:line="240" w:lineRule="auto"/>
        <w:ind w:firstLine="720"/>
        <w:jc w:val="both"/>
        <w:rPr>
          <w:rFonts w:ascii="Times New Roman" w:hAnsi="Times New Roman" w:cs="Times New Roman"/>
          <w:sz w:val="24"/>
          <w:szCs w:val="24"/>
        </w:rPr>
      </w:pPr>
      <w:r w:rsidRPr="00F64D35">
        <w:rPr>
          <w:rFonts w:ascii="Times New Roman" w:hAnsi="Times New Roman" w:cs="Times New Roman"/>
          <w:sz w:val="24"/>
          <w:szCs w:val="24"/>
        </w:rPr>
        <w:t xml:space="preserve">8.1. Имущество МБОУ «Высокогорская СОШ №3» закрепляется за ним на праве оперативного управления в соответствии с Гражданским кодексом Российской Федерации, в порядке, установленном муниципальными правовыми актами Высокогорского муниципального района Республики Татарстан.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8.2. Решение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МБОУ «Высокогорская СОШ №3»м.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8.3. Земельный участок, необходимый для выполнения МБОУ «Высокогорская СОШ №3»м своих уставных задач, предоставляется ему на праве постоянного (бессрочного пользования).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8.4. МБОУ «Высокогорская СОШ №3» в отношении закрепленного за ним имущества осуществляет права пользования и распоряжения им в пределах, установленных действующим законодательством Российской Федерации, муниципальными правовыми актами Высокогорского муниципального района Республики Татарстан.</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8.5. МБОУ «Высокогорская СОШ №3» в отношении закрепленного за ним имущества обязано:</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8.5.1. Эффективно использовать имущество строго по целевому назначению;</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8.5.2. Обеспечивать сохранность имущества, не совершать действий, способных вызвать его ущерб, поддерживать имущество в технически исправном и пригодном для эксплуатации состоянии на полный срок оперативного управления с учетом нормативного износа в процессе эксплуатации, а также осуществлять благоустройство, озеленение и уборку территории, закрепленной за МБОУ «Высокогорская СОШ №3»м;</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8.5.3. Осуществлять капитальный и текущий ремонт закрепленного за МБОУ «Высокогорская СОШ №3»м имущества.</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8.6. В случаях, установленных законодательством Российской Федерации, Собственник принимает решение об изъятии имущества, которое оформляется распорядительным документом Собственника.</w:t>
      </w:r>
    </w:p>
    <w:p w:rsidR="00BB1B20" w:rsidRPr="00F64D35" w:rsidRDefault="00BB1B20" w:rsidP="00F64D35">
      <w:pPr>
        <w:pStyle w:val="ConsPlusNormal"/>
        <w:ind w:firstLine="708"/>
        <w:jc w:val="both"/>
        <w:rPr>
          <w:rFonts w:ascii="Times New Roman" w:hAnsi="Times New Roman" w:cs="Times New Roman"/>
          <w:sz w:val="24"/>
          <w:szCs w:val="24"/>
        </w:rPr>
      </w:pPr>
      <w:r w:rsidRPr="00F64D35">
        <w:rPr>
          <w:rFonts w:ascii="Times New Roman" w:hAnsi="Times New Roman" w:cs="Times New Roman"/>
          <w:sz w:val="24"/>
          <w:szCs w:val="24"/>
        </w:rPr>
        <w:t>8.7. МБОУ «Высокогорская СОШ №3» самостоятельно оформляет документы на земельный участок и вносит платежи за пользование им, осуществляет государственную регистрацию права оперативного управления на переданное ему Собственником недвижимое имущество.</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 xml:space="preserve">8.8. МБОУ «Высокогорская СОШ №3» без согласия Учредителя не вправе распоряжаться недвижимым имуществом и особо ценным движимым имуществом, закрепленными за ним Собственником или приобретенными МБОУ «Высокогорская СОШ №3»м за счет средств, выделенных ему Учредителем на приобретение этого имущества, а также любым недвижимым имуществом. </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8.9. Недвижимое имущество, закрепленное за МБОУ «Высокогорская СОШ №3»м или приобретенное им за счет средств, выделенных ему Учредителем на приобретение этого имущества, а также находящееся у МБОУ «Высокогорская СОШ №3» особо ценное движимое имущество подлежит обособленному учету в установленном порядке.</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8.10. Заключение контрактов и иных гражданско-правовых договоров осуществляется МБОУ «Высокогорская СОШ №3»м от собственного имени.</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Размещение заказов на поставки товаров, выполнение работ и оказание услуг осуществляется МБОУ «Высокогорская СОШ №3»м в порядке, установленном для размещения заказов для муниципальных нужд.</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8.11. МБОУ «Высокогорская СОШ №3» не вправе совершать сделки с ценными бумагами и размещать денежные средства на депозитах в кредитных организациях.</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8.12. Источниками формирования имущества МБОУ «Высокогорская СОШ №3» в денежных и иных формах являются: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а) субсидии, получаемые от Учредителя на основании заданий Учредителя;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б) добровольные имущественные, денежные взносы и пожертвования;</w:t>
      </w:r>
    </w:p>
    <w:p w:rsidR="00BB1B20" w:rsidRPr="00F64D35" w:rsidRDefault="00BB1B20" w:rsidP="00F64D35">
      <w:pPr>
        <w:pStyle w:val="PlainText"/>
        <w:ind w:firstLine="708"/>
        <w:jc w:val="both"/>
        <w:rPr>
          <w:rFonts w:ascii="Times New Roman" w:hAnsi="Times New Roman" w:cs="Times New Roman"/>
          <w:sz w:val="24"/>
          <w:szCs w:val="24"/>
        </w:rPr>
      </w:pPr>
      <w:r w:rsidRPr="00F64D35">
        <w:rPr>
          <w:rFonts w:ascii="Times New Roman" w:hAnsi="Times New Roman" w:cs="Times New Roman"/>
          <w:sz w:val="24"/>
          <w:szCs w:val="24"/>
        </w:rPr>
        <w:t>в) другие, не запрещенные законодательством Российской Федерации, источники.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8.13. Доходы МБОУ «Высокогорская СОШ №3» поступают в его самостоятельное распоряжение и используются им для достижения целей, ради которых оно создано, если иное не предусмотрено законодательством Российской Федерации.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8.14. МБОУ «Высокогорская СОШ №3» ежегодно опубликовывает отчеты о своей деятельности и об использовании закрепленного за ним имущества в порядке, установленном Правительством Российской Федерации, в определенных Учредителем средствах массовой информации.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8.15. Финансирование МБОУ «Высокогорская СОШ №3» осуществляется Учредителем в соответствии с муниципальным заданием, установленным в соответствии с законодательством Российской Федерации, муниципальными правовыми актами Высокогорского муниципального района Республики Татарстан, на основе нормативов в расчете на одного обучающегося, установленных в соответствии с законодательством Российской Федерации, нормативными правовыми актами Республики Татарстан, муниципальными правовыми актами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8.16. МБОУ «Высокогорская СОШ №3» организует рациональное и экономичное расходование бюджетных средств, направляемых на содержание МБОУ «Высокогорская СОШ №3» и осуществление им своих функций, также обеспечивает целевое использование средств, полученных как из бюджетных, так и внебюджетных источников.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8.17. Система оплаты труда, доплат и надбавок, порядок премирования и ведения табельного учета устанавливаются и ведутся в МБОУ «Высокогорская СОШ №3» в соответствии с действующим законодательством Российской Федерации, нормативными правовыми актами Республики Татарстан, муниципальными правовыми актами Высокогорского муниципального района Республики Татарстан, локальными нормативными актами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8.18. Привлечение МБОУ «Высокогорская СОШ №3»м дополнительных средств не влечет за собой снижения нормативов и (или) абсолютных размеров его финансирования из бюджета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8.19.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8.19.1. Устанавливает структуру управления деятельностью МБОУ «Высокогорская СОШ №3» и штатное расписание;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8.19.2. Осуществляет подбор, прием на работу работников, распределение должностных обязанностей, несет ответственность за уровень квалификации работников;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8.19.3. Устанавливает заработную плату работников в зависимости от их квалификации,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 xml:space="preserve">   8.20. Образовательное МБОУ «Высокогорская СОШ №3» обеспечивает открытость и доступность следующей информации:</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1) сведения:</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о дате создания образовательного МБОУ «Высокогорская СОШ №3»;</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о структуре образовательного МБОУ «Высокогорская СОШ №3»;</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 xml:space="preserve">о реализуемых основных и дополнительных образовательных программах; </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 xml:space="preserve">об образовательных стандартах и о требованиях; </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о персональном составе педагогических работников с указанием уровня образования и квалификации;</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о материально-техническом обеспечении и об оснащенности образовательного процесса (в том числе о наличии библиотеки, общежитий, спортивных сооружений, об условиях питания, медицинского обслуживания, о доступе к информационным системам и информационно-телекоммуникационным сетям);</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об электронных образовательных ресурсах, доступ к которым обеспечивается обучающимся;</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о поступлении и расходовании финансовых и материальных средств по итогам финансового года;</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2) копии:</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документа, подтверждающего наличие лицензии на осуществление образовательной деятельности (с приложениями);</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свидетельства о государственной аккредитации (с приложениями);</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утвержденных в установленном порядке плана финансово-хозяйственной деятельности или бюджетной сметы образовательного МБОУ «Высокогорская СОШ №3»;</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F64D35">
        <w:rPr>
          <w:rFonts w:ascii="Times New Roman" w:hAnsi="Times New Roman" w:cs="Times New Roman"/>
          <w:sz w:val="24"/>
          <w:szCs w:val="24"/>
        </w:rPr>
        <w:t>3) отчет о результатах самообследования</w:t>
      </w:r>
    </w:p>
    <w:p w:rsidR="00BB1B20" w:rsidRPr="00F64D35" w:rsidRDefault="00BB1B20" w:rsidP="00F64D3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BB1B20" w:rsidRPr="00F64D35" w:rsidRDefault="00BB1B20" w:rsidP="00F64D35">
      <w:pPr>
        <w:pStyle w:val="ConsPlusTitle"/>
        <w:widowControl/>
        <w:jc w:val="center"/>
      </w:pPr>
      <w:r w:rsidRPr="00F64D35">
        <w:t>9. РЕОРГАНИЗАЦИЯ И ЛИКВИДАЦИЯ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 МБОУ «Высокогорская СОШ №3» может быть реорганизовано в случаях и в порядке, которые предусмотрены Гражданским кодексом Российской Федерации и иными федеральными законами.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9.2. Решение о реорганизации, ликвидации МБОУ «Высокогорская СОШ №3» принимается Учредителем в соответствии с муниципальными правовыми актами Высокогорского муниципального района Республики Татарстан.</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МБОУ «Высокогорская СОШ №3» может быть реорганизовано, если это не повлечет за собой нарушение конституционных прав на получение образования.</w:t>
      </w:r>
    </w:p>
    <w:p w:rsidR="00BB1B20" w:rsidRPr="00F64D35" w:rsidRDefault="00BB1B20" w:rsidP="00F64D35">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64D35">
        <w:rPr>
          <w:rFonts w:ascii="Times New Roman" w:hAnsi="Times New Roman" w:cs="Times New Roman"/>
          <w:sz w:val="24"/>
          <w:szCs w:val="24"/>
        </w:rPr>
        <w:t>9.3. В случаях, предусмотренных законодательством Российской Федерации, реорганизация и ликвидация МБОУ «Высокогорская СОШ №3» может осуществляться по решению суда.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9.4. Реорганизация МБОУ «Высокогорская СОШ №3» может осуществляться в форме слияния, присоединения, разделения, выделения, преобразования в порядке, установленном федеральным законодательством.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9.5. МБОУ «Высокогорская СОШ №3» не позднее тридцати дней с даты принятия решения о реорганизации уведомляет об этом в письменной форме всех известных ему кредиторов.</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9.6. Переход прав и обязанностей от одного юридического лица к другому (присоединение) или вновь возникшему юридическому лицу (слияние, преобразование) оформляется передаточным актом.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9.7. При разделении и выделении МБОУ «Высокогорская СОШ №3» составляется разделительный баланс.</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9.8. Передаточный акт и разделительный баланс МБОУ «Высокогорская СОШ №3» утверждается Учредителем и согласовывается Собственником.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9.9. К передаточному акту и разделительному балансу прилагаются: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инвентаризационная опись основных средств и товарно-материальных ценностей на дату проведения реорганизации;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расшифровки дебиторской и кредиторской задолженности;</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сведения о передаче дел, в том числе о заработной плате и личном составе;</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при слиянии, разделении, присоединении справка банка о закрытии расчетного счета.</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9.10. Директор МБОУ «Высокогорская СОШ №3» в трехдневный срок после получения свидетельства о внесении записи в единый государственный реестр юридических лиц о реорганизации МБОУ «Высокогорская СОШ №3» представляет его Учредителю и Собственнику.</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9.11. При реорганизации печати и штампы МБОУ «Высокогорская СОШ №3», прекратившего свою деятельность, передаются Учредителю.</w:t>
      </w:r>
    </w:p>
    <w:p w:rsidR="00BB1B20" w:rsidRPr="00F64D35" w:rsidRDefault="00BB1B20" w:rsidP="00F64D35">
      <w:pPr>
        <w:autoSpaceDE w:val="0"/>
        <w:autoSpaceDN w:val="0"/>
        <w:adjustRightInd w:val="0"/>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9.12. При ликвидации МБОУ «Высокогорская СОШ №3» ликвидационная комиссия принимает меры к выявлению кредиторов и получению дебиторской задолженности, а также письменно уведомляет кредиторов о ликвидации МБОУ «Высокогорская СОШ №3».</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9.13. По истечении двухмесячного срока со дня опубликования в печати извещения о ликвидации ликвидационная комиссия составляет промежуточный ликвидационный баланс, который содержит сведения о составе имущества ликвидируемого МБОУ «Высокогорская СОШ №3», перечне предъявленных кредиторами требований, а также о результатах их рассмотрения.</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9.14. Промежуточный ликвидационный баланс МБОУ «Высокогорская СОШ №3» составляется ликвидационной комиссией и утверждается Учредителем и подлежит также согласованию с Собственником.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9.15. После завершения расчетов с кредиторами ликвидационная комиссия составляет ликвидационный баланс МБОУ «Высокогорская СОШ №3» и представляет его на утверждение Учредителю.</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9.16. Ликвидационный баланс МБОУ «Высокогорская СОШ №3» подлежит согласованию с Собственником.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9.17. Утвержденный ликвидационный баланс подлежит направлению в соответствующий орган, осуществляющий государственную регистрацию юридических лиц.</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9.18. Председатель ликвидационной комиссии МБОУ «Высокогорская СОШ №3» в трехдневный срок после получения свидетельства о внесении записи в единый государственный реестр юридических лиц о ликвидации МБОУ «Высокогорская СОШ №3» представляет его Собственнику.</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9.19. При ликвидации МБОУ «Высокогорская СОШ №3» печати и штампы МБОУ «Высокогорская СОШ №3» передаются Учредителю вместе с ликвидационным балансом.</w:t>
      </w:r>
    </w:p>
    <w:p w:rsidR="00BB1B20" w:rsidRPr="00F64D35" w:rsidRDefault="00BB1B20" w:rsidP="00F64D35">
      <w:pPr>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9.20. Имущество МБОУ «Высокогорская СОШ №3»,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МБОУ «Высокогорская СОШ №3», передается ликвидационной комиссией Учредителю МБОУ «Высокогорская СОШ №3».</w:t>
      </w:r>
    </w:p>
    <w:p w:rsidR="00BB1B20" w:rsidRPr="00F64D35" w:rsidRDefault="00BB1B20" w:rsidP="00F64D35">
      <w:pPr>
        <w:widowControl w:val="0"/>
        <w:autoSpaceDE w:val="0"/>
        <w:autoSpaceDN w:val="0"/>
        <w:adjustRightInd w:val="0"/>
        <w:spacing w:after="0" w:line="240" w:lineRule="auto"/>
        <w:ind w:firstLine="708"/>
        <w:jc w:val="both"/>
        <w:rPr>
          <w:rFonts w:ascii="Times New Roman" w:hAnsi="Times New Roman" w:cs="Times New Roman"/>
          <w:color w:val="000000"/>
          <w:sz w:val="24"/>
          <w:szCs w:val="24"/>
        </w:rPr>
      </w:pPr>
      <w:r w:rsidRPr="00F64D35">
        <w:rPr>
          <w:rFonts w:ascii="Times New Roman" w:hAnsi="Times New Roman" w:cs="Times New Roman"/>
          <w:color w:val="000000"/>
          <w:sz w:val="24"/>
          <w:szCs w:val="24"/>
        </w:rPr>
        <w:t>9.21. Ликвидация МБОУ «Высокогорская СОШ №3» допускается только с согласия схода жителей населенных пунктов, обслуживаемых МБОУ «Высокогорская СОШ №3»м.</w:t>
      </w:r>
    </w:p>
    <w:p w:rsidR="00BB1B20" w:rsidRPr="00F64D35" w:rsidRDefault="00BB1B20" w:rsidP="00F64D35">
      <w:pPr>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9.22. При ликвидации или реорганизации МБОУ «Высокогорская СОШ №3», а также в случае аннулирования лицензии, Учредитель берет на себя ответственность за перевод обучающихся в другие общеобразовательные МБОУ «Высокогорская СОШ №3» по согласованию с их родителями (законными представителями).</w:t>
      </w:r>
    </w:p>
    <w:p w:rsidR="00BB1B20" w:rsidRPr="00F64D35" w:rsidRDefault="00BB1B20" w:rsidP="00F64D35">
      <w:pPr>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9.23. При ликвидации или реорганизации МБОУ «Высокогорская СОШ №3» увольняемым работникам гарантируется соблюдение их прав и интересов в соответствии с законодательством Российской Федерации о труде.</w:t>
      </w:r>
    </w:p>
    <w:p w:rsidR="00BB1B20" w:rsidRPr="00F64D35" w:rsidRDefault="00BB1B20" w:rsidP="00F64D35">
      <w:pPr>
        <w:widowControl w:val="0"/>
        <w:autoSpaceDE w:val="0"/>
        <w:autoSpaceDN w:val="0"/>
        <w:adjustRightInd w:val="0"/>
        <w:spacing w:after="0" w:line="240" w:lineRule="auto"/>
        <w:jc w:val="center"/>
        <w:rPr>
          <w:rFonts w:ascii="Times New Roman" w:hAnsi="Times New Roman" w:cs="Times New Roman"/>
          <w:b/>
          <w:bCs/>
          <w:sz w:val="24"/>
          <w:szCs w:val="24"/>
        </w:rPr>
      </w:pPr>
    </w:p>
    <w:p w:rsidR="00BB1B20" w:rsidRPr="00F64D35" w:rsidRDefault="00BB1B20" w:rsidP="00F64D35">
      <w:pPr>
        <w:widowControl w:val="0"/>
        <w:autoSpaceDE w:val="0"/>
        <w:autoSpaceDN w:val="0"/>
        <w:adjustRightInd w:val="0"/>
        <w:spacing w:after="0" w:line="240" w:lineRule="auto"/>
        <w:jc w:val="center"/>
        <w:rPr>
          <w:rFonts w:ascii="Times New Roman" w:hAnsi="Times New Roman" w:cs="Times New Roman"/>
          <w:b/>
          <w:bCs/>
          <w:sz w:val="24"/>
          <w:szCs w:val="24"/>
        </w:rPr>
      </w:pPr>
      <w:r w:rsidRPr="00F64D35">
        <w:rPr>
          <w:rFonts w:ascii="Times New Roman" w:hAnsi="Times New Roman" w:cs="Times New Roman"/>
          <w:b/>
          <w:bCs/>
          <w:sz w:val="24"/>
          <w:szCs w:val="24"/>
        </w:rPr>
        <w:t xml:space="preserve">10. ПОРЯДОК РАЗРАБОТКИ И ПРИНЯТИЯ УСТАВА МБОУ «ВЫСОКОГОРСКАЯ СОШ №3», </w:t>
      </w:r>
    </w:p>
    <w:p w:rsidR="00BB1B20" w:rsidRPr="00F64D35" w:rsidRDefault="00BB1B20" w:rsidP="00F64D35">
      <w:pPr>
        <w:widowControl w:val="0"/>
        <w:autoSpaceDE w:val="0"/>
        <w:autoSpaceDN w:val="0"/>
        <w:adjustRightInd w:val="0"/>
        <w:spacing w:after="0" w:line="240" w:lineRule="auto"/>
        <w:jc w:val="center"/>
        <w:rPr>
          <w:rFonts w:ascii="Times New Roman" w:hAnsi="Times New Roman" w:cs="Times New Roman"/>
          <w:b/>
          <w:bCs/>
          <w:sz w:val="24"/>
          <w:szCs w:val="24"/>
        </w:rPr>
      </w:pPr>
      <w:r w:rsidRPr="00F64D35">
        <w:rPr>
          <w:rFonts w:ascii="Times New Roman" w:hAnsi="Times New Roman" w:cs="Times New Roman"/>
          <w:b/>
          <w:bCs/>
          <w:sz w:val="24"/>
          <w:szCs w:val="24"/>
        </w:rPr>
        <w:t xml:space="preserve">ВНЕСЕНИЯ В НЕГО ИЗМЕНЕНИЙ И ДОПОЛНЕНИЙ </w:t>
      </w:r>
    </w:p>
    <w:p w:rsidR="00BB1B20" w:rsidRPr="00F64D35" w:rsidRDefault="00BB1B20" w:rsidP="00F64D35">
      <w:pPr>
        <w:autoSpaceDE w:val="0"/>
        <w:autoSpaceDN w:val="0"/>
        <w:adjustRightInd w:val="0"/>
        <w:spacing w:after="0" w:line="240" w:lineRule="auto"/>
        <w:ind w:firstLine="540"/>
        <w:jc w:val="both"/>
        <w:rPr>
          <w:rFonts w:ascii="Times New Roman" w:hAnsi="Times New Roman" w:cs="Times New Roman"/>
          <w:sz w:val="24"/>
          <w:szCs w:val="24"/>
        </w:rPr>
      </w:pPr>
      <w:r w:rsidRPr="00F64D35">
        <w:rPr>
          <w:rFonts w:ascii="Times New Roman" w:hAnsi="Times New Roman" w:cs="Times New Roman"/>
          <w:sz w:val="24"/>
          <w:szCs w:val="24"/>
        </w:rPr>
        <w:t>10.1. Устав МБОУ «Высокогорская СОШ №3» разрабатывается и принимается Общим собранием коллектива МБОУ «Высокогорская СОШ №3» и утверждается Учредителем.</w:t>
      </w:r>
    </w:p>
    <w:p w:rsidR="00BB1B20" w:rsidRPr="00F64D35" w:rsidRDefault="00BB1B20" w:rsidP="00F64D35">
      <w:pPr>
        <w:autoSpaceDE w:val="0"/>
        <w:autoSpaceDN w:val="0"/>
        <w:adjustRightInd w:val="0"/>
        <w:spacing w:after="0" w:line="240" w:lineRule="auto"/>
        <w:ind w:firstLine="540"/>
        <w:jc w:val="both"/>
        <w:rPr>
          <w:rFonts w:ascii="Times New Roman" w:hAnsi="Times New Roman" w:cs="Times New Roman"/>
          <w:sz w:val="24"/>
          <w:szCs w:val="24"/>
        </w:rPr>
      </w:pPr>
      <w:r w:rsidRPr="00F64D35">
        <w:rPr>
          <w:rFonts w:ascii="Times New Roman" w:hAnsi="Times New Roman" w:cs="Times New Roman"/>
          <w:sz w:val="24"/>
          <w:szCs w:val="24"/>
        </w:rPr>
        <w:t>10.2. Изменения и дополнения в настоящий устав разрабатываются и принимаются Общим собранием коллектива МБОУ «Высокогорская СОШ №3» и утверждаются Учредителем.</w:t>
      </w:r>
    </w:p>
    <w:p w:rsidR="00BB1B20" w:rsidRPr="00F64D35" w:rsidRDefault="00BB1B20" w:rsidP="00F64D35">
      <w:pPr>
        <w:autoSpaceDE w:val="0"/>
        <w:autoSpaceDN w:val="0"/>
        <w:adjustRightInd w:val="0"/>
        <w:spacing w:after="0" w:line="240" w:lineRule="auto"/>
        <w:ind w:firstLine="540"/>
        <w:jc w:val="both"/>
        <w:rPr>
          <w:rFonts w:ascii="Times New Roman" w:hAnsi="Times New Roman" w:cs="Times New Roman"/>
          <w:sz w:val="24"/>
          <w:szCs w:val="24"/>
        </w:rPr>
      </w:pPr>
      <w:r w:rsidRPr="00F64D35">
        <w:rPr>
          <w:rFonts w:ascii="Times New Roman" w:hAnsi="Times New Roman" w:cs="Times New Roman"/>
          <w:sz w:val="24"/>
          <w:szCs w:val="24"/>
        </w:rPr>
        <w:t>10.3. Устав МБОУ «Высокогорская СОШ №3» регистрируется органом, осуществляющим государственную регистрацию юридических лиц в порядке, установленном законодательством Российской Федерации.</w:t>
      </w:r>
    </w:p>
    <w:p w:rsidR="00BB1B20" w:rsidRPr="00F64D35" w:rsidRDefault="00BB1B20" w:rsidP="00F64D35">
      <w:pPr>
        <w:autoSpaceDE w:val="0"/>
        <w:autoSpaceDN w:val="0"/>
        <w:adjustRightInd w:val="0"/>
        <w:spacing w:after="0" w:line="240" w:lineRule="auto"/>
        <w:ind w:firstLine="540"/>
        <w:jc w:val="both"/>
        <w:rPr>
          <w:rFonts w:ascii="Times New Roman" w:hAnsi="Times New Roman" w:cs="Times New Roman"/>
          <w:sz w:val="24"/>
          <w:szCs w:val="24"/>
        </w:rPr>
      </w:pPr>
      <w:r w:rsidRPr="00F64D35">
        <w:rPr>
          <w:rFonts w:ascii="Times New Roman" w:hAnsi="Times New Roman" w:cs="Times New Roman"/>
          <w:sz w:val="24"/>
          <w:szCs w:val="24"/>
        </w:rPr>
        <w:t>10.4. Внесение изменений и дополнений в устав МБОУ «Высокогорская СОШ №3» осуществляется в порядке, предусмотренном для разработки и принятия устава МБОУ «Высокогорская СОШ №3».</w:t>
      </w:r>
    </w:p>
    <w:p w:rsidR="00BB1B20" w:rsidRPr="00F64D35" w:rsidRDefault="00BB1B20" w:rsidP="00F64D35">
      <w:pPr>
        <w:widowControl w:val="0"/>
        <w:autoSpaceDE w:val="0"/>
        <w:autoSpaceDN w:val="0"/>
        <w:adjustRightInd w:val="0"/>
        <w:spacing w:after="0" w:line="240" w:lineRule="auto"/>
        <w:jc w:val="center"/>
        <w:outlineLvl w:val="0"/>
        <w:rPr>
          <w:rFonts w:ascii="Times New Roman" w:hAnsi="Times New Roman" w:cs="Times New Roman"/>
          <w:b/>
          <w:bCs/>
          <w:sz w:val="24"/>
          <w:szCs w:val="24"/>
        </w:rPr>
      </w:pPr>
    </w:p>
    <w:p w:rsidR="00BB1B20" w:rsidRPr="00F64D35" w:rsidRDefault="00BB1B20" w:rsidP="00F64D35">
      <w:pPr>
        <w:widowControl w:val="0"/>
        <w:autoSpaceDE w:val="0"/>
        <w:autoSpaceDN w:val="0"/>
        <w:adjustRightInd w:val="0"/>
        <w:spacing w:after="0" w:line="240" w:lineRule="auto"/>
        <w:jc w:val="center"/>
        <w:outlineLvl w:val="0"/>
        <w:rPr>
          <w:rFonts w:ascii="Times New Roman" w:hAnsi="Times New Roman" w:cs="Times New Roman"/>
          <w:b/>
          <w:bCs/>
          <w:sz w:val="24"/>
          <w:szCs w:val="24"/>
        </w:rPr>
      </w:pPr>
      <w:r w:rsidRPr="00F64D35">
        <w:rPr>
          <w:rFonts w:ascii="Times New Roman" w:hAnsi="Times New Roman" w:cs="Times New Roman"/>
          <w:b/>
          <w:bCs/>
          <w:sz w:val="24"/>
          <w:szCs w:val="24"/>
        </w:rPr>
        <w:t>11. ПЕРЕЧЕНЬ ЛОКАЛЬНЫХ АКТОВ МБОУ «ВЫСОКОГОРСКАЯ СОШ №3»</w:t>
      </w:r>
    </w:p>
    <w:p w:rsidR="00BB1B20" w:rsidRPr="00F64D35" w:rsidRDefault="00BB1B20" w:rsidP="00F64D35">
      <w:pPr>
        <w:spacing w:after="0" w:line="240" w:lineRule="auto"/>
        <w:ind w:firstLine="709"/>
        <w:jc w:val="both"/>
        <w:rPr>
          <w:rFonts w:ascii="Times New Roman" w:hAnsi="Times New Roman" w:cs="Times New Roman"/>
          <w:sz w:val="24"/>
          <w:szCs w:val="24"/>
        </w:rPr>
      </w:pPr>
      <w:r w:rsidRPr="00F64D35">
        <w:rPr>
          <w:rFonts w:ascii="Times New Roman" w:hAnsi="Times New Roman" w:cs="Times New Roman"/>
          <w:sz w:val="24"/>
          <w:szCs w:val="24"/>
        </w:rPr>
        <w:t xml:space="preserve">11.1. МБОУ «Высокогорская СОШ №3» имеет право принимать локальные акты, регламентирующие его деятельность: </w:t>
      </w:r>
    </w:p>
    <w:p w:rsidR="00BB1B20" w:rsidRPr="00F64D35" w:rsidRDefault="00BB1B20" w:rsidP="00F64D3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а) положения;</w:t>
      </w:r>
    </w:p>
    <w:p w:rsidR="00BB1B20" w:rsidRPr="00F64D35" w:rsidRDefault="00BB1B20" w:rsidP="00F64D3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б) приказы;</w:t>
      </w:r>
    </w:p>
    <w:p w:rsidR="00BB1B20" w:rsidRPr="00F64D35" w:rsidRDefault="00BB1B20" w:rsidP="00F64D3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в) правила;</w:t>
      </w:r>
    </w:p>
    <w:p w:rsidR="00BB1B20" w:rsidRPr="00F64D35" w:rsidRDefault="00BB1B20" w:rsidP="00F64D3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г) инструкции;</w:t>
      </w:r>
    </w:p>
    <w:p w:rsidR="00BB1B20" w:rsidRPr="00F64D35" w:rsidRDefault="00BB1B20" w:rsidP="00F64D3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д) договоры.</w:t>
      </w:r>
    </w:p>
    <w:p w:rsidR="00BB1B20" w:rsidRPr="00F64D35" w:rsidRDefault="00BB1B20" w:rsidP="00F64D35">
      <w:pPr>
        <w:pStyle w:val="BodyText2"/>
        <w:ind w:firstLine="708"/>
        <w:rPr>
          <w:rFonts w:ascii="Times New Roman" w:hAnsi="Times New Roman" w:cs="Times New Roman"/>
          <w:sz w:val="24"/>
          <w:szCs w:val="24"/>
        </w:rPr>
      </w:pPr>
      <w:r w:rsidRPr="00F64D35">
        <w:rPr>
          <w:rFonts w:ascii="Times New Roman" w:hAnsi="Times New Roman" w:cs="Times New Roman"/>
          <w:sz w:val="24"/>
          <w:szCs w:val="24"/>
        </w:rPr>
        <w:t>11.2. Локальные акты МБОУ «Высокогорская СОШ №3» не могут противоречить настоящему Уставу и законодательству Российской Федерации.</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11.3. МБОУ «Высокогорская СОШ №3» обеспечивает ведение и преемственность делопроизводства, хранения архивов в соответствии с законодательством Российской Федерации.</w:t>
      </w:r>
    </w:p>
    <w:p w:rsidR="00BB1B20" w:rsidRPr="00F64D35" w:rsidRDefault="00BB1B20" w:rsidP="00F64D35">
      <w:pPr>
        <w:spacing w:after="0" w:line="240" w:lineRule="auto"/>
        <w:ind w:firstLine="708"/>
        <w:jc w:val="both"/>
        <w:rPr>
          <w:rFonts w:ascii="Times New Roman" w:hAnsi="Times New Roman" w:cs="Times New Roman"/>
          <w:sz w:val="24"/>
          <w:szCs w:val="24"/>
        </w:rPr>
      </w:pPr>
      <w:r w:rsidRPr="00F64D35">
        <w:rPr>
          <w:rFonts w:ascii="Times New Roman" w:hAnsi="Times New Roman" w:cs="Times New Roman"/>
          <w:sz w:val="24"/>
          <w:szCs w:val="24"/>
        </w:rPr>
        <w:t>11.4.</w:t>
      </w:r>
      <w:r w:rsidRPr="00F64D35">
        <w:rPr>
          <w:rFonts w:ascii="Times New Roman" w:hAnsi="Times New Roman" w:cs="Times New Roman"/>
          <w:b/>
          <w:bCs/>
          <w:sz w:val="24"/>
          <w:szCs w:val="24"/>
        </w:rPr>
        <w:t xml:space="preserve"> </w:t>
      </w:r>
      <w:r w:rsidRPr="00F64D35">
        <w:rPr>
          <w:rFonts w:ascii="Times New Roman" w:hAnsi="Times New Roman" w:cs="Times New Roman"/>
          <w:sz w:val="24"/>
          <w:szCs w:val="24"/>
        </w:rPr>
        <w:t>Документы, подлежащие постоянному хранению, при прекращении деятельности МБОУ «Высокогорская СОШ №3», сдаются в архив по месту регистрации МБОУ «Высокогорская СОШ №3».</w:t>
      </w:r>
    </w:p>
    <w:sectPr w:rsidR="00BB1B20" w:rsidRPr="00F64D35" w:rsidSect="00067A9E">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B20" w:rsidRDefault="00BB1B20" w:rsidP="00C35BD6">
      <w:pPr>
        <w:spacing w:after="0" w:line="240" w:lineRule="auto"/>
      </w:pPr>
      <w:r>
        <w:separator/>
      </w:r>
    </w:p>
  </w:endnote>
  <w:endnote w:type="continuationSeparator" w:id="0">
    <w:p w:rsidR="00BB1B20" w:rsidRDefault="00BB1B20" w:rsidP="00C35B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B20" w:rsidRDefault="00BB1B20">
    <w:pPr>
      <w:pStyle w:val="Footer"/>
      <w:jc w:val="right"/>
    </w:pPr>
    <w:fldSimple w:instr="PAGE   \* MERGEFORMAT">
      <w:r>
        <w:rPr>
          <w:noProof/>
        </w:rPr>
        <w:t>5</w:t>
      </w:r>
    </w:fldSimple>
  </w:p>
  <w:p w:rsidR="00BB1B20" w:rsidRDefault="00BB1B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B20" w:rsidRDefault="00BB1B20" w:rsidP="00C35BD6">
      <w:pPr>
        <w:spacing w:after="0" w:line="240" w:lineRule="auto"/>
      </w:pPr>
      <w:r>
        <w:separator/>
      </w:r>
    </w:p>
  </w:footnote>
  <w:footnote w:type="continuationSeparator" w:id="0">
    <w:p w:rsidR="00BB1B20" w:rsidRDefault="00BB1B20" w:rsidP="00C35B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4BBC"/>
    <w:multiLevelType w:val="hybridMultilevel"/>
    <w:tmpl w:val="A64EA6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EE8"/>
    <w:rsid w:val="00023027"/>
    <w:rsid w:val="00034C80"/>
    <w:rsid w:val="00046867"/>
    <w:rsid w:val="00067A9E"/>
    <w:rsid w:val="00076759"/>
    <w:rsid w:val="000821A8"/>
    <w:rsid w:val="00097C7E"/>
    <w:rsid w:val="00130291"/>
    <w:rsid w:val="001320E7"/>
    <w:rsid w:val="00157449"/>
    <w:rsid w:val="00171C0C"/>
    <w:rsid w:val="001B7215"/>
    <w:rsid w:val="001D1041"/>
    <w:rsid w:val="001E1F1B"/>
    <w:rsid w:val="001E32D4"/>
    <w:rsid w:val="00203A9F"/>
    <w:rsid w:val="002308DD"/>
    <w:rsid w:val="00270C18"/>
    <w:rsid w:val="00273993"/>
    <w:rsid w:val="00311BF1"/>
    <w:rsid w:val="00311C95"/>
    <w:rsid w:val="003454C8"/>
    <w:rsid w:val="00355C1A"/>
    <w:rsid w:val="00367CF8"/>
    <w:rsid w:val="003B362E"/>
    <w:rsid w:val="003D2CA2"/>
    <w:rsid w:val="004011D9"/>
    <w:rsid w:val="00450994"/>
    <w:rsid w:val="00461346"/>
    <w:rsid w:val="004A58DB"/>
    <w:rsid w:val="004C6146"/>
    <w:rsid w:val="004F7997"/>
    <w:rsid w:val="00500F80"/>
    <w:rsid w:val="005076C3"/>
    <w:rsid w:val="005108D3"/>
    <w:rsid w:val="005246AC"/>
    <w:rsid w:val="00536878"/>
    <w:rsid w:val="00545595"/>
    <w:rsid w:val="005710AC"/>
    <w:rsid w:val="00571586"/>
    <w:rsid w:val="005A1243"/>
    <w:rsid w:val="005B2349"/>
    <w:rsid w:val="005E1B8A"/>
    <w:rsid w:val="005F0072"/>
    <w:rsid w:val="005F05F4"/>
    <w:rsid w:val="005F260E"/>
    <w:rsid w:val="0064230F"/>
    <w:rsid w:val="006511CB"/>
    <w:rsid w:val="006603DE"/>
    <w:rsid w:val="00664B19"/>
    <w:rsid w:val="006A53EC"/>
    <w:rsid w:val="006A784E"/>
    <w:rsid w:val="00703C0C"/>
    <w:rsid w:val="007233BD"/>
    <w:rsid w:val="007303CD"/>
    <w:rsid w:val="00731BF8"/>
    <w:rsid w:val="007415BD"/>
    <w:rsid w:val="007A1624"/>
    <w:rsid w:val="007C28D0"/>
    <w:rsid w:val="007D3EB0"/>
    <w:rsid w:val="008007FD"/>
    <w:rsid w:val="00805ABE"/>
    <w:rsid w:val="00807C90"/>
    <w:rsid w:val="00887F12"/>
    <w:rsid w:val="008C77B7"/>
    <w:rsid w:val="008F6703"/>
    <w:rsid w:val="00904215"/>
    <w:rsid w:val="0091052A"/>
    <w:rsid w:val="009207AE"/>
    <w:rsid w:val="00990226"/>
    <w:rsid w:val="009A69C1"/>
    <w:rsid w:val="009B3D32"/>
    <w:rsid w:val="009B5D74"/>
    <w:rsid w:val="009C7EE8"/>
    <w:rsid w:val="00A05FD9"/>
    <w:rsid w:val="00A142C4"/>
    <w:rsid w:val="00A36ADC"/>
    <w:rsid w:val="00A4775A"/>
    <w:rsid w:val="00A53494"/>
    <w:rsid w:val="00A60B37"/>
    <w:rsid w:val="00A75477"/>
    <w:rsid w:val="00AC230C"/>
    <w:rsid w:val="00AD22F6"/>
    <w:rsid w:val="00AF7048"/>
    <w:rsid w:val="00B22EAE"/>
    <w:rsid w:val="00B23BA3"/>
    <w:rsid w:val="00B26157"/>
    <w:rsid w:val="00B27724"/>
    <w:rsid w:val="00B405B7"/>
    <w:rsid w:val="00B8418F"/>
    <w:rsid w:val="00B848AA"/>
    <w:rsid w:val="00BB1B20"/>
    <w:rsid w:val="00BF053E"/>
    <w:rsid w:val="00C01BB4"/>
    <w:rsid w:val="00C16C05"/>
    <w:rsid w:val="00C2222C"/>
    <w:rsid w:val="00C35BD6"/>
    <w:rsid w:val="00C448FB"/>
    <w:rsid w:val="00C625EE"/>
    <w:rsid w:val="00CA3351"/>
    <w:rsid w:val="00D3646C"/>
    <w:rsid w:val="00D52A9A"/>
    <w:rsid w:val="00D741B0"/>
    <w:rsid w:val="00DC654E"/>
    <w:rsid w:val="00DD0B82"/>
    <w:rsid w:val="00DD1E15"/>
    <w:rsid w:val="00DD7284"/>
    <w:rsid w:val="00E068D3"/>
    <w:rsid w:val="00E21837"/>
    <w:rsid w:val="00E308C5"/>
    <w:rsid w:val="00E42191"/>
    <w:rsid w:val="00E42FBD"/>
    <w:rsid w:val="00E51E56"/>
    <w:rsid w:val="00E55866"/>
    <w:rsid w:val="00E71B5F"/>
    <w:rsid w:val="00E76D80"/>
    <w:rsid w:val="00EC2B99"/>
    <w:rsid w:val="00EE2200"/>
    <w:rsid w:val="00EE393F"/>
    <w:rsid w:val="00EF7B6B"/>
    <w:rsid w:val="00F218CF"/>
    <w:rsid w:val="00F45154"/>
    <w:rsid w:val="00F535AB"/>
    <w:rsid w:val="00F64D35"/>
    <w:rsid w:val="00F70E85"/>
    <w:rsid w:val="00F711B6"/>
    <w:rsid w:val="00FA56FD"/>
    <w:rsid w:val="00FB5C03"/>
    <w:rsid w:val="00FC16F1"/>
    <w:rsid w:val="00FE22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A9A"/>
    <w:pPr>
      <w:spacing w:after="200" w:line="276" w:lineRule="auto"/>
    </w:pPr>
    <w:rPr>
      <w:rFonts w:cs="Calibri"/>
      <w:lang w:val="ru-RU" w:eastAsia="ru-RU"/>
    </w:rPr>
  </w:style>
  <w:style w:type="paragraph" w:styleId="Heading1">
    <w:name w:val="heading 1"/>
    <w:basedOn w:val="Normal"/>
    <w:next w:val="Normal"/>
    <w:link w:val="Heading1Char"/>
    <w:uiPriority w:val="99"/>
    <w:qFormat/>
    <w:rsid w:val="00FE2256"/>
    <w:pPr>
      <w:keepNext/>
      <w:spacing w:before="240" w:after="60" w:line="240" w:lineRule="auto"/>
      <w:outlineLvl w:val="0"/>
    </w:pPr>
    <w:rPr>
      <w:rFonts w:ascii="Arial" w:hAnsi="Arial" w:cs="Arial"/>
      <w:b/>
      <w:bCs/>
      <w:kern w:val="32"/>
      <w:sz w:val="32"/>
      <w:szCs w:val="32"/>
      <w:lang w:val="en-US"/>
    </w:rPr>
  </w:style>
  <w:style w:type="paragraph" w:styleId="Heading2">
    <w:name w:val="heading 2"/>
    <w:basedOn w:val="Normal"/>
    <w:next w:val="Normal"/>
    <w:link w:val="Heading2Char"/>
    <w:uiPriority w:val="99"/>
    <w:qFormat/>
    <w:rsid w:val="00FE2256"/>
    <w:pPr>
      <w:keepNext/>
      <w:spacing w:before="240" w:after="60" w:line="240" w:lineRule="auto"/>
      <w:outlineLvl w:val="1"/>
    </w:pPr>
    <w:rPr>
      <w:rFonts w:ascii="Arial" w:hAnsi="Arial" w:cs="Arial"/>
      <w:b/>
      <w:bCs/>
      <w:i/>
      <w:iCs/>
      <w:sz w:val="28"/>
      <w:szCs w:val="28"/>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2256"/>
    <w:rPr>
      <w:rFonts w:ascii="Arial" w:hAnsi="Arial" w:cs="Arial"/>
      <w:b/>
      <w:bCs/>
      <w:kern w:val="32"/>
      <w:sz w:val="32"/>
      <w:szCs w:val="32"/>
    </w:rPr>
  </w:style>
  <w:style w:type="character" w:customStyle="1" w:styleId="Heading2Char">
    <w:name w:val="Heading 2 Char"/>
    <w:basedOn w:val="DefaultParagraphFont"/>
    <w:link w:val="Heading2"/>
    <w:uiPriority w:val="99"/>
    <w:locked/>
    <w:rsid w:val="00FE2256"/>
    <w:rPr>
      <w:rFonts w:ascii="Arial" w:hAnsi="Arial" w:cs="Arial"/>
      <w:b/>
      <w:bCs/>
      <w:i/>
      <w:iCs/>
      <w:sz w:val="28"/>
      <w:szCs w:val="28"/>
      <w:lang w:val="en-US"/>
    </w:rPr>
  </w:style>
  <w:style w:type="paragraph" w:styleId="ListParagraph">
    <w:name w:val="List Paragraph"/>
    <w:basedOn w:val="Normal"/>
    <w:uiPriority w:val="99"/>
    <w:qFormat/>
    <w:rsid w:val="009C7EE8"/>
    <w:pPr>
      <w:ind w:left="720"/>
    </w:pPr>
  </w:style>
  <w:style w:type="paragraph" w:styleId="PlainText">
    <w:name w:val="Plain Text"/>
    <w:basedOn w:val="Normal"/>
    <w:link w:val="PlainTextChar"/>
    <w:uiPriority w:val="99"/>
    <w:rsid w:val="00FE2256"/>
    <w:pPr>
      <w:spacing w:after="0" w:line="240" w:lineRule="auto"/>
    </w:pPr>
    <w:rPr>
      <w:rFonts w:ascii="Courier New" w:hAnsi="Courier New" w:cs="Courier New"/>
      <w:sz w:val="20"/>
      <w:szCs w:val="20"/>
      <w:lang w:val="en-US"/>
    </w:rPr>
  </w:style>
  <w:style w:type="character" w:customStyle="1" w:styleId="PlainTextChar">
    <w:name w:val="Plain Text Char"/>
    <w:basedOn w:val="DefaultParagraphFont"/>
    <w:link w:val="PlainText"/>
    <w:uiPriority w:val="99"/>
    <w:locked/>
    <w:rsid w:val="00FE2256"/>
    <w:rPr>
      <w:rFonts w:ascii="Courier New" w:hAnsi="Courier New" w:cs="Courier New"/>
      <w:sz w:val="20"/>
      <w:szCs w:val="20"/>
    </w:rPr>
  </w:style>
  <w:style w:type="paragraph" w:styleId="BodyText2">
    <w:name w:val="Body Text 2"/>
    <w:basedOn w:val="Normal"/>
    <w:link w:val="BodyText2Char"/>
    <w:uiPriority w:val="99"/>
    <w:rsid w:val="00FE2256"/>
    <w:pPr>
      <w:spacing w:after="0" w:line="240" w:lineRule="auto"/>
      <w:jc w:val="both"/>
    </w:pPr>
    <w:rPr>
      <w:rFonts w:ascii="Arial" w:hAnsi="Arial" w:cs="Arial"/>
      <w:sz w:val="28"/>
      <w:szCs w:val="28"/>
      <w:lang w:val="en-US"/>
    </w:rPr>
  </w:style>
  <w:style w:type="character" w:customStyle="1" w:styleId="BodyText2Char">
    <w:name w:val="Body Text 2 Char"/>
    <w:basedOn w:val="DefaultParagraphFont"/>
    <w:link w:val="BodyText2"/>
    <w:uiPriority w:val="99"/>
    <w:locked/>
    <w:rsid w:val="00FE2256"/>
    <w:rPr>
      <w:rFonts w:ascii="Arial" w:hAnsi="Arial" w:cs="Arial"/>
      <w:sz w:val="28"/>
      <w:szCs w:val="28"/>
    </w:rPr>
  </w:style>
  <w:style w:type="paragraph" w:styleId="BodyText3">
    <w:name w:val="Body Text 3"/>
    <w:basedOn w:val="Normal"/>
    <w:link w:val="BodyText3Char"/>
    <w:uiPriority w:val="99"/>
    <w:rsid w:val="00FE2256"/>
    <w:pPr>
      <w:widowControl w:val="0"/>
      <w:autoSpaceDE w:val="0"/>
      <w:autoSpaceDN w:val="0"/>
      <w:adjustRightInd w:val="0"/>
      <w:spacing w:after="0" w:line="240" w:lineRule="auto"/>
      <w:jc w:val="both"/>
    </w:pPr>
    <w:rPr>
      <w:rFonts w:cs="Times New Roman"/>
      <w:b/>
      <w:bCs/>
      <w:sz w:val="28"/>
      <w:szCs w:val="28"/>
      <w:lang w:val="en-US"/>
    </w:rPr>
  </w:style>
  <w:style w:type="character" w:customStyle="1" w:styleId="BodyText3Char">
    <w:name w:val="Body Text 3 Char"/>
    <w:basedOn w:val="DefaultParagraphFont"/>
    <w:link w:val="BodyText3"/>
    <w:uiPriority w:val="99"/>
    <w:locked/>
    <w:rsid w:val="00FE2256"/>
    <w:rPr>
      <w:rFonts w:ascii="Times New Roman" w:hAnsi="Times New Roman" w:cs="Times New Roman"/>
      <w:b/>
      <w:bCs/>
      <w:sz w:val="28"/>
      <w:szCs w:val="28"/>
    </w:rPr>
  </w:style>
  <w:style w:type="paragraph" w:styleId="BodyTextIndent">
    <w:name w:val="Body Text Indent"/>
    <w:basedOn w:val="Normal"/>
    <w:link w:val="BodyTextIndentChar"/>
    <w:uiPriority w:val="99"/>
    <w:rsid w:val="00FE2256"/>
    <w:pPr>
      <w:autoSpaceDE w:val="0"/>
      <w:autoSpaceDN w:val="0"/>
      <w:adjustRightInd w:val="0"/>
      <w:spacing w:after="0" w:line="240" w:lineRule="auto"/>
      <w:ind w:firstLine="485"/>
      <w:jc w:val="both"/>
    </w:pPr>
    <w:rPr>
      <w:rFonts w:ascii="Arial" w:hAnsi="Arial" w:cs="Arial"/>
      <w:sz w:val="28"/>
      <w:szCs w:val="28"/>
      <w:lang w:val="en-US"/>
    </w:rPr>
  </w:style>
  <w:style w:type="character" w:customStyle="1" w:styleId="BodyTextIndentChar">
    <w:name w:val="Body Text Indent Char"/>
    <w:basedOn w:val="DefaultParagraphFont"/>
    <w:link w:val="BodyTextIndent"/>
    <w:uiPriority w:val="99"/>
    <w:locked/>
    <w:rsid w:val="00FE2256"/>
    <w:rPr>
      <w:rFonts w:ascii="Arial" w:hAnsi="Arial" w:cs="Arial"/>
      <w:sz w:val="24"/>
      <w:szCs w:val="24"/>
    </w:rPr>
  </w:style>
  <w:style w:type="paragraph" w:customStyle="1" w:styleId="1">
    <w:name w:val="Обычный1"/>
    <w:uiPriority w:val="99"/>
    <w:rsid w:val="00FE2256"/>
    <w:pPr>
      <w:snapToGrid w:val="0"/>
    </w:pPr>
    <w:rPr>
      <w:sz w:val="20"/>
      <w:szCs w:val="20"/>
      <w:lang w:val="ru-RU" w:eastAsia="ru-RU"/>
    </w:rPr>
  </w:style>
  <w:style w:type="paragraph" w:styleId="Header">
    <w:name w:val="header"/>
    <w:basedOn w:val="Normal"/>
    <w:link w:val="HeaderChar"/>
    <w:uiPriority w:val="99"/>
    <w:rsid w:val="00FE2256"/>
    <w:pPr>
      <w:tabs>
        <w:tab w:val="center" w:pos="4677"/>
        <w:tab w:val="right" w:pos="9355"/>
      </w:tabs>
      <w:spacing w:after="0" w:line="240" w:lineRule="auto"/>
    </w:pPr>
    <w:rPr>
      <w:rFonts w:cs="Times New Roman"/>
      <w:sz w:val="24"/>
      <w:szCs w:val="24"/>
      <w:lang w:val="en-US"/>
    </w:rPr>
  </w:style>
  <w:style w:type="character" w:customStyle="1" w:styleId="HeaderChar">
    <w:name w:val="Header Char"/>
    <w:basedOn w:val="DefaultParagraphFont"/>
    <w:link w:val="Header"/>
    <w:uiPriority w:val="99"/>
    <w:locked/>
    <w:rsid w:val="00FE2256"/>
    <w:rPr>
      <w:rFonts w:ascii="Times New Roman" w:hAnsi="Times New Roman" w:cs="Times New Roman"/>
      <w:sz w:val="24"/>
      <w:szCs w:val="24"/>
    </w:rPr>
  </w:style>
  <w:style w:type="character" w:styleId="PageNumber">
    <w:name w:val="page number"/>
    <w:basedOn w:val="DefaultParagraphFont"/>
    <w:uiPriority w:val="99"/>
    <w:rsid w:val="00FE2256"/>
  </w:style>
  <w:style w:type="paragraph" w:styleId="Footer">
    <w:name w:val="footer"/>
    <w:basedOn w:val="Normal"/>
    <w:link w:val="FooterChar"/>
    <w:uiPriority w:val="99"/>
    <w:rsid w:val="00FE2256"/>
    <w:pPr>
      <w:tabs>
        <w:tab w:val="center" w:pos="4677"/>
        <w:tab w:val="right" w:pos="9355"/>
      </w:tabs>
      <w:spacing w:after="0" w:line="240" w:lineRule="auto"/>
    </w:pPr>
    <w:rPr>
      <w:rFonts w:cs="Times New Roman"/>
      <w:sz w:val="24"/>
      <w:szCs w:val="24"/>
      <w:lang w:val="en-US"/>
    </w:rPr>
  </w:style>
  <w:style w:type="character" w:customStyle="1" w:styleId="FooterChar">
    <w:name w:val="Footer Char"/>
    <w:basedOn w:val="DefaultParagraphFont"/>
    <w:link w:val="Footer"/>
    <w:uiPriority w:val="99"/>
    <w:locked/>
    <w:rsid w:val="00FE2256"/>
    <w:rPr>
      <w:rFonts w:ascii="Times New Roman" w:hAnsi="Times New Roman" w:cs="Times New Roman"/>
      <w:sz w:val="24"/>
      <w:szCs w:val="24"/>
    </w:rPr>
  </w:style>
  <w:style w:type="paragraph" w:styleId="BodyText">
    <w:name w:val="Body Text"/>
    <w:basedOn w:val="Normal"/>
    <w:link w:val="BodyTextChar"/>
    <w:uiPriority w:val="99"/>
    <w:rsid w:val="00FE2256"/>
    <w:pPr>
      <w:spacing w:after="120" w:line="240" w:lineRule="auto"/>
    </w:pPr>
    <w:rPr>
      <w:rFonts w:cs="Times New Roman"/>
      <w:sz w:val="24"/>
      <w:szCs w:val="24"/>
      <w:lang w:val="en-US"/>
    </w:rPr>
  </w:style>
  <w:style w:type="character" w:customStyle="1" w:styleId="BodyTextChar">
    <w:name w:val="Body Text Char"/>
    <w:basedOn w:val="DefaultParagraphFont"/>
    <w:link w:val="BodyText"/>
    <w:uiPriority w:val="99"/>
    <w:locked/>
    <w:rsid w:val="00FE2256"/>
    <w:rPr>
      <w:rFonts w:ascii="Times New Roman" w:hAnsi="Times New Roman" w:cs="Times New Roman"/>
      <w:sz w:val="24"/>
      <w:szCs w:val="24"/>
    </w:rPr>
  </w:style>
  <w:style w:type="paragraph" w:customStyle="1" w:styleId="ConsPlusTitle">
    <w:name w:val="ConsPlusTitle"/>
    <w:uiPriority w:val="99"/>
    <w:rsid w:val="00FE2256"/>
    <w:pPr>
      <w:widowControl w:val="0"/>
      <w:autoSpaceDE w:val="0"/>
      <w:autoSpaceDN w:val="0"/>
      <w:adjustRightInd w:val="0"/>
    </w:pPr>
    <w:rPr>
      <w:b/>
      <w:bCs/>
      <w:sz w:val="24"/>
      <w:szCs w:val="24"/>
      <w:lang w:val="ru-RU" w:eastAsia="ru-RU"/>
    </w:rPr>
  </w:style>
  <w:style w:type="table" w:styleId="TableGrid">
    <w:name w:val="Table Grid"/>
    <w:basedOn w:val="TableNormal"/>
    <w:uiPriority w:val="99"/>
    <w:rsid w:val="00FE22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E2256"/>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FE2256"/>
    <w:rPr>
      <w:rFonts w:ascii="Tahoma" w:hAnsi="Tahoma" w:cs="Tahoma"/>
      <w:sz w:val="16"/>
      <w:szCs w:val="16"/>
    </w:rPr>
  </w:style>
  <w:style w:type="paragraph" w:customStyle="1" w:styleId="ConsPlusNonformat">
    <w:name w:val="ConsPlusNonformat"/>
    <w:uiPriority w:val="99"/>
    <w:rsid w:val="00FE2256"/>
    <w:pPr>
      <w:autoSpaceDE w:val="0"/>
      <w:autoSpaceDN w:val="0"/>
      <w:adjustRightInd w:val="0"/>
    </w:pPr>
    <w:rPr>
      <w:rFonts w:ascii="Courier New" w:hAnsi="Courier New" w:cs="Courier New"/>
      <w:sz w:val="20"/>
      <w:szCs w:val="20"/>
      <w:lang w:val="ru-RU" w:eastAsia="ru-RU"/>
    </w:rPr>
  </w:style>
  <w:style w:type="paragraph" w:customStyle="1" w:styleId="a">
    <w:name w:val="Знак Знак Знак Знак"/>
    <w:basedOn w:val="Normal"/>
    <w:uiPriority w:val="99"/>
    <w:rsid w:val="00FE2256"/>
    <w:pPr>
      <w:spacing w:before="100" w:beforeAutospacing="1" w:after="100" w:afterAutospacing="1" w:line="240" w:lineRule="auto"/>
    </w:pPr>
    <w:rPr>
      <w:rFonts w:ascii="Tahoma" w:hAnsi="Tahoma" w:cs="Tahoma"/>
      <w:sz w:val="20"/>
      <w:szCs w:val="20"/>
      <w:lang w:val="en-US" w:eastAsia="en-US"/>
    </w:rPr>
  </w:style>
  <w:style w:type="paragraph" w:customStyle="1" w:styleId="ConsPlusNormal">
    <w:name w:val="ConsPlusNormal"/>
    <w:uiPriority w:val="99"/>
    <w:rsid w:val="00FE2256"/>
    <w:pPr>
      <w:autoSpaceDE w:val="0"/>
      <w:autoSpaceDN w:val="0"/>
      <w:adjustRightInd w:val="0"/>
      <w:ind w:firstLine="720"/>
    </w:pPr>
    <w:rPr>
      <w:rFonts w:ascii="Arial" w:hAnsi="Arial" w:cs="Arial"/>
      <w:sz w:val="20"/>
      <w:szCs w:val="20"/>
      <w:lang w:val="ru-RU" w:eastAsia="ru-RU"/>
    </w:rPr>
  </w:style>
  <w:style w:type="paragraph" w:customStyle="1" w:styleId="a0">
    <w:name w:val="Знак Знак Знак Знак Знак Знак Знак Знак Знак Знак Знак Знак Знак"/>
    <w:basedOn w:val="Normal"/>
    <w:uiPriority w:val="99"/>
    <w:rsid w:val="00FE2256"/>
    <w:pPr>
      <w:spacing w:after="0" w:line="240" w:lineRule="auto"/>
    </w:pPr>
    <w:rPr>
      <w:rFonts w:ascii="Verdana" w:hAnsi="Verdana" w:cs="Verdana"/>
      <w:sz w:val="20"/>
      <w:szCs w:val="20"/>
      <w:lang w:val="en-US" w:eastAsia="en-US"/>
    </w:rPr>
  </w:style>
  <w:style w:type="paragraph" w:customStyle="1" w:styleId="Pro-List2">
    <w:name w:val="Pro-List #2"/>
    <w:basedOn w:val="Normal"/>
    <w:uiPriority w:val="99"/>
    <w:rsid w:val="00FE2256"/>
    <w:pPr>
      <w:keepLines/>
      <w:tabs>
        <w:tab w:val="left" w:pos="1080"/>
        <w:tab w:val="left" w:pos="1440"/>
      </w:tabs>
      <w:spacing w:after="0" w:line="240" w:lineRule="auto"/>
      <w:ind w:firstLine="425"/>
      <w:jc w:val="both"/>
    </w:pPr>
    <w:rPr>
      <w:rFonts w:cs="Times New Roman"/>
      <w:sz w:val="28"/>
      <w:szCs w:val="28"/>
    </w:rPr>
  </w:style>
  <w:style w:type="paragraph" w:customStyle="1" w:styleId="a1">
    <w:name w:val="Знак Знак Знак Знак Знак Знак Знак Знак Знак Знак"/>
    <w:basedOn w:val="Normal"/>
    <w:uiPriority w:val="99"/>
    <w:rsid w:val="00FE2256"/>
    <w:pPr>
      <w:spacing w:after="0" w:line="240" w:lineRule="auto"/>
    </w:pPr>
    <w:rPr>
      <w:rFonts w:ascii="Verdana" w:hAnsi="Verdana" w:cs="Verdana"/>
      <w:sz w:val="20"/>
      <w:szCs w:val="20"/>
      <w:lang w:val="en-US" w:eastAsia="en-US"/>
    </w:rPr>
  </w:style>
  <w:style w:type="paragraph" w:customStyle="1" w:styleId="a2">
    <w:name w:val="Знак Знак Знак Знак Знак Знак Знак"/>
    <w:basedOn w:val="Normal"/>
    <w:uiPriority w:val="99"/>
    <w:rsid w:val="00FE2256"/>
    <w:pPr>
      <w:spacing w:after="0" w:line="240" w:lineRule="auto"/>
    </w:pPr>
    <w:rPr>
      <w:rFonts w:ascii="Verdana" w:hAnsi="Verdana" w:cs="Verdana"/>
      <w:sz w:val="20"/>
      <w:szCs w:val="20"/>
      <w:lang w:val="en-US" w:eastAsia="en-US"/>
    </w:rPr>
  </w:style>
  <w:style w:type="paragraph" w:styleId="BodyTextIndent2">
    <w:name w:val="Body Text Indent 2"/>
    <w:basedOn w:val="Normal"/>
    <w:link w:val="BodyTextIndent2Char"/>
    <w:uiPriority w:val="99"/>
    <w:rsid w:val="00FE2256"/>
    <w:pPr>
      <w:spacing w:after="120" w:line="480" w:lineRule="auto"/>
      <w:ind w:left="283"/>
    </w:pPr>
    <w:rPr>
      <w:rFonts w:cs="Times New Roman"/>
      <w:sz w:val="24"/>
      <w:szCs w:val="24"/>
      <w:lang w:val="en-US"/>
    </w:rPr>
  </w:style>
  <w:style w:type="character" w:customStyle="1" w:styleId="BodyTextIndent2Char">
    <w:name w:val="Body Text Indent 2 Char"/>
    <w:basedOn w:val="DefaultParagraphFont"/>
    <w:link w:val="BodyTextIndent2"/>
    <w:uiPriority w:val="99"/>
    <w:locked/>
    <w:rsid w:val="00FE2256"/>
    <w:rPr>
      <w:rFonts w:ascii="Times New Roman" w:hAnsi="Times New Roman" w:cs="Times New Roman"/>
      <w:sz w:val="24"/>
      <w:szCs w:val="24"/>
    </w:rPr>
  </w:style>
  <w:style w:type="paragraph" w:customStyle="1" w:styleId="u">
    <w:name w:val="u"/>
    <w:basedOn w:val="Normal"/>
    <w:uiPriority w:val="99"/>
    <w:rsid w:val="00FE2256"/>
    <w:pPr>
      <w:spacing w:before="100" w:beforeAutospacing="1" w:after="100" w:afterAutospacing="1" w:line="240" w:lineRule="auto"/>
    </w:pPr>
    <w:rPr>
      <w:rFonts w:cs="Times New Roman"/>
      <w:sz w:val="24"/>
      <w:szCs w:val="24"/>
    </w:rPr>
  </w:style>
  <w:style w:type="paragraph" w:customStyle="1" w:styleId="uni">
    <w:name w:val="uni"/>
    <w:basedOn w:val="Normal"/>
    <w:uiPriority w:val="99"/>
    <w:rsid w:val="00FE2256"/>
    <w:pPr>
      <w:spacing w:before="100" w:beforeAutospacing="1" w:after="100" w:afterAutospacing="1" w:line="240" w:lineRule="auto"/>
    </w:pPr>
    <w:rPr>
      <w:rFonts w:cs="Times New Roman"/>
      <w:sz w:val="24"/>
      <w:szCs w:val="24"/>
    </w:rPr>
  </w:style>
  <w:style w:type="character" w:styleId="Hyperlink">
    <w:name w:val="Hyperlink"/>
    <w:basedOn w:val="DefaultParagraphFont"/>
    <w:uiPriority w:val="99"/>
    <w:rsid w:val="00FE2256"/>
    <w:rPr>
      <w:color w:val="0000FF"/>
      <w:u w:val="single"/>
    </w:rPr>
  </w:style>
  <w:style w:type="paragraph" w:customStyle="1" w:styleId="unip">
    <w:name w:val="unip"/>
    <w:basedOn w:val="Normal"/>
    <w:uiPriority w:val="99"/>
    <w:rsid w:val="00FE2256"/>
    <w:pPr>
      <w:spacing w:before="100" w:beforeAutospacing="1" w:after="100" w:afterAutospacing="1" w:line="240" w:lineRule="auto"/>
    </w:pPr>
    <w:rPr>
      <w:rFonts w:cs="Times New Roman"/>
      <w:sz w:val="24"/>
      <w:szCs w:val="24"/>
    </w:rPr>
  </w:style>
  <w:style w:type="paragraph" w:styleId="NormalWeb">
    <w:name w:val="Normal (Web)"/>
    <w:basedOn w:val="Normal"/>
    <w:uiPriority w:val="99"/>
    <w:rsid w:val="00FE2256"/>
    <w:pPr>
      <w:spacing w:before="100" w:beforeAutospacing="1" w:after="100" w:afterAutospacing="1" w:line="240" w:lineRule="auto"/>
    </w:pPr>
    <w:rPr>
      <w:rFonts w:cs="Times New Roman"/>
      <w:sz w:val="24"/>
      <w:szCs w:val="24"/>
    </w:rPr>
  </w:style>
  <w:style w:type="character" w:styleId="Strong">
    <w:name w:val="Strong"/>
    <w:basedOn w:val="DefaultParagraphFont"/>
    <w:uiPriority w:val="99"/>
    <w:qFormat/>
    <w:rsid w:val="00FE2256"/>
    <w:rPr>
      <w:b/>
      <w:bCs/>
    </w:rPr>
  </w:style>
  <w:style w:type="paragraph" w:styleId="DocumentMap">
    <w:name w:val="Document Map"/>
    <w:basedOn w:val="Normal"/>
    <w:link w:val="DocumentMapChar"/>
    <w:uiPriority w:val="99"/>
    <w:semiHidden/>
    <w:rsid w:val="00FE2256"/>
    <w:pPr>
      <w:shd w:val="clear" w:color="auto" w:fill="000080"/>
      <w:spacing w:after="0" w:line="240" w:lineRule="auto"/>
    </w:pPr>
    <w:rPr>
      <w:rFonts w:ascii="Tahoma" w:hAnsi="Tahoma" w:cs="Tahoma"/>
      <w:sz w:val="20"/>
      <w:szCs w:val="20"/>
      <w:lang w:val="en-US"/>
    </w:rPr>
  </w:style>
  <w:style w:type="character" w:customStyle="1" w:styleId="DocumentMapChar">
    <w:name w:val="Document Map Char"/>
    <w:basedOn w:val="DefaultParagraphFont"/>
    <w:link w:val="DocumentMap"/>
    <w:uiPriority w:val="99"/>
    <w:semiHidden/>
    <w:locked/>
    <w:rsid w:val="00FE2256"/>
    <w:rPr>
      <w:rFonts w:ascii="Tahoma" w:hAnsi="Tahoma" w:cs="Tahoma"/>
      <w:sz w:val="20"/>
      <w:szCs w:val="20"/>
      <w:shd w:val="clear" w:color="auto" w:fill="000080"/>
    </w:rPr>
  </w:style>
  <w:style w:type="paragraph" w:styleId="NoSpacing">
    <w:name w:val="No Spacing"/>
    <w:uiPriority w:val="99"/>
    <w:qFormat/>
    <w:rsid w:val="006511CB"/>
    <w:rPr>
      <w:sz w:val="24"/>
      <w:szCs w:val="24"/>
      <w:lang w:val="ru-RU" w:eastAsia="ru-RU"/>
    </w:rPr>
  </w:style>
  <w:style w:type="paragraph" w:customStyle="1" w:styleId="a3">
    <w:name w:val="МОН"/>
    <w:basedOn w:val="Normal"/>
    <w:uiPriority w:val="99"/>
    <w:rsid w:val="00BF053E"/>
    <w:pPr>
      <w:spacing w:after="0" w:line="360" w:lineRule="auto"/>
      <w:ind w:firstLine="709"/>
      <w:jc w:val="both"/>
    </w:pPr>
    <w:rPr>
      <w:rFonts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994</TotalTime>
  <Pages>28</Pages>
  <Words>12810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13</cp:revision>
  <cp:lastPrinted>2013-01-17T07:41:00Z</cp:lastPrinted>
  <dcterms:created xsi:type="dcterms:W3CDTF">2011-05-11T07:37:00Z</dcterms:created>
  <dcterms:modified xsi:type="dcterms:W3CDTF">2013-01-17T07:44:00Z</dcterms:modified>
</cp:coreProperties>
</file>